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6A" w:rsidRPr="00E04BD4" w:rsidRDefault="0073586A" w:rsidP="00870DC2">
      <w:pPr>
        <w:jc w:val="right"/>
        <w:rPr>
          <w:sz w:val="20"/>
        </w:rPr>
      </w:pPr>
    </w:p>
    <w:p w:rsidR="0073586A" w:rsidRPr="00783428" w:rsidRDefault="0073586A" w:rsidP="00870DC2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73586A" w:rsidRPr="00783428" w:rsidRDefault="0073586A" w:rsidP="00870DC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73586A" w:rsidRPr="00783428" w:rsidRDefault="0073586A" w:rsidP="00870DC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73586A" w:rsidRDefault="0073586A" w:rsidP="00870DC2">
      <w:pPr>
        <w:jc w:val="center"/>
        <w:rPr>
          <w:sz w:val="26"/>
          <w:szCs w:val="26"/>
          <w:lang w:eastAsia="en-US"/>
        </w:rPr>
      </w:pPr>
      <w:r w:rsidRPr="00783428">
        <w:rPr>
          <w:sz w:val="26"/>
          <w:szCs w:val="26"/>
        </w:rPr>
        <w:t>«</w:t>
      </w:r>
      <w:r>
        <w:rPr>
          <w:szCs w:val="28"/>
        </w:rPr>
        <w:t>Укрепление межнационального и межконфессионального согласия, профилактика экстремизма</w:t>
      </w:r>
      <w:r w:rsidRPr="002B5590">
        <w:rPr>
          <w:szCs w:val="28"/>
        </w:rPr>
        <w:t xml:space="preserve"> </w:t>
      </w:r>
      <w:r>
        <w:rPr>
          <w:szCs w:val="28"/>
        </w:rPr>
        <w:t>в городе Пыть-Яхе</w:t>
      </w:r>
      <w:r>
        <w:rPr>
          <w:sz w:val="26"/>
          <w:szCs w:val="26"/>
          <w:lang w:eastAsia="en-US"/>
        </w:rPr>
        <w:t>»</w:t>
      </w:r>
    </w:p>
    <w:p w:rsidR="0073586A" w:rsidRDefault="0073586A" w:rsidP="00870DC2">
      <w:pPr>
        <w:jc w:val="center"/>
        <w:rPr>
          <w:sz w:val="26"/>
          <w:szCs w:val="26"/>
          <w:lang w:eastAsia="en-US"/>
        </w:rPr>
      </w:pPr>
    </w:p>
    <w:p w:rsidR="0073586A" w:rsidRPr="001B7FF1" w:rsidRDefault="0073586A" w:rsidP="00870DC2">
      <w:pPr>
        <w:rPr>
          <w:sz w:val="26"/>
          <w:szCs w:val="26"/>
        </w:rPr>
      </w:pPr>
      <w:r w:rsidRPr="001B7FF1">
        <w:rPr>
          <w:sz w:val="26"/>
          <w:szCs w:val="26"/>
        </w:rPr>
        <w:t>1. Сведения:</w:t>
      </w:r>
    </w:p>
    <w:p w:rsidR="0073586A" w:rsidRPr="001B7FF1" w:rsidRDefault="0073586A" w:rsidP="00870DC2">
      <w:pPr>
        <w:rPr>
          <w:sz w:val="26"/>
          <w:szCs w:val="26"/>
        </w:rPr>
      </w:pPr>
    </w:p>
    <w:p w:rsidR="0073586A" w:rsidRPr="001B7FF1" w:rsidRDefault="0073586A" w:rsidP="00870DC2">
      <w:pPr>
        <w:ind w:firstLine="540"/>
        <w:jc w:val="both"/>
        <w:rPr>
          <w:sz w:val="26"/>
          <w:szCs w:val="26"/>
        </w:rPr>
      </w:pPr>
      <w:r w:rsidRPr="001B7FF1">
        <w:rPr>
          <w:sz w:val="26"/>
          <w:szCs w:val="26"/>
        </w:rPr>
        <w:t xml:space="preserve"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1B7FF1">
        <w:rPr>
          <w:sz w:val="26"/>
          <w:szCs w:val="26"/>
        </w:rPr>
        <w:tab/>
      </w:r>
    </w:p>
    <w:p w:rsidR="0073586A" w:rsidRPr="001B7FF1" w:rsidRDefault="0073586A" w:rsidP="00870DC2">
      <w:pPr>
        <w:ind w:firstLine="540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Информация приведена в таблице №1.</w:t>
      </w:r>
    </w:p>
    <w:p w:rsidR="0073586A" w:rsidRDefault="0073586A" w:rsidP="00870D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- о результатах реализации программных мероприятий, финансирование по которым не осуществлялось и причинах их невыполнения:</w:t>
      </w:r>
    </w:p>
    <w:p w:rsidR="0073586A" w:rsidRDefault="0073586A" w:rsidP="00870D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489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33"/>
        <w:gridCol w:w="20"/>
        <w:gridCol w:w="6"/>
        <w:gridCol w:w="3684"/>
        <w:gridCol w:w="5949"/>
        <w:gridCol w:w="4393"/>
      </w:tblGrid>
      <w:tr w:rsidR="0073586A" w:rsidRPr="002A291E" w:rsidTr="00C76A95">
        <w:trPr>
          <w:trHeight w:val="1227"/>
        </w:trPr>
        <w:tc>
          <w:tcPr>
            <w:tcW w:w="833" w:type="dxa"/>
            <w:vAlign w:val="center"/>
          </w:tcPr>
          <w:p w:rsidR="0073586A" w:rsidRPr="002A291E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 w:rsidRPr="002A291E">
              <w:rPr>
                <w:rFonts w:cs="Times New Roman"/>
                <w:sz w:val="22"/>
                <w:szCs w:val="22"/>
              </w:rPr>
              <w:t>№</w:t>
            </w:r>
          </w:p>
          <w:p w:rsidR="0073586A" w:rsidRPr="002A291E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 w:rsidRPr="002A291E">
              <w:rPr>
                <w:rFonts w:cs="Times New Roman"/>
                <w:sz w:val="22"/>
                <w:szCs w:val="22"/>
              </w:rPr>
              <w:t>п/п</w:t>
            </w:r>
          </w:p>
        </w:tc>
        <w:tc>
          <w:tcPr>
            <w:tcW w:w="3710" w:type="dxa"/>
            <w:gridSpan w:val="3"/>
            <w:vAlign w:val="center"/>
          </w:tcPr>
          <w:p w:rsidR="0073586A" w:rsidRPr="002A291E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 w:rsidRPr="002A291E">
              <w:rPr>
                <w:rFonts w:cs="Times New Roman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5949" w:type="dxa"/>
          </w:tcPr>
          <w:p w:rsidR="0073586A" w:rsidRPr="002A291E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 w:rsidRPr="002A291E">
              <w:rPr>
                <w:rFonts w:cs="Times New Roman"/>
                <w:sz w:val="22"/>
                <w:szCs w:val="22"/>
              </w:rPr>
              <w:t>Краткая информация (характеристика, сроки и место проведения, количество участников, результаты)</w:t>
            </w:r>
          </w:p>
        </w:tc>
        <w:tc>
          <w:tcPr>
            <w:tcW w:w="4393" w:type="dxa"/>
            <w:vAlign w:val="center"/>
          </w:tcPr>
          <w:p w:rsidR="0073586A" w:rsidRPr="002A291E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 w:rsidRPr="002A291E">
              <w:rPr>
                <w:rFonts w:cs="Times New Roman"/>
                <w:sz w:val="22"/>
                <w:szCs w:val="22"/>
              </w:rPr>
              <w:t>Наименование привлеченных общественных, религиозных организаций, казачьих обществ, (с указанием количества членов организаций, принявших участие)</w:t>
            </w:r>
          </w:p>
        </w:tc>
      </w:tr>
      <w:tr w:rsidR="0073586A" w:rsidRPr="002A291E" w:rsidTr="00C76A95">
        <w:tc>
          <w:tcPr>
            <w:tcW w:w="833" w:type="dxa"/>
          </w:tcPr>
          <w:p w:rsidR="0073586A" w:rsidRPr="002A291E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 w:rsidRPr="002A291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710" w:type="dxa"/>
            <w:gridSpan w:val="3"/>
          </w:tcPr>
          <w:p w:rsidR="0073586A" w:rsidRPr="002A291E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 w:rsidRPr="002A291E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5949" w:type="dxa"/>
          </w:tcPr>
          <w:p w:rsidR="0073586A" w:rsidRPr="002A291E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4393" w:type="dxa"/>
          </w:tcPr>
          <w:p w:rsidR="0073586A" w:rsidRPr="002A291E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</w:t>
            </w:r>
          </w:p>
        </w:tc>
      </w:tr>
      <w:tr w:rsidR="0073586A" w:rsidRPr="002A291E" w:rsidTr="00C76A95">
        <w:tc>
          <w:tcPr>
            <w:tcW w:w="14885" w:type="dxa"/>
            <w:gridSpan w:val="6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 xml:space="preserve">Оказание поддержки некоммерческим организациям для реализации проектов и участия в мероприятиях в сфере </w:t>
            </w:r>
            <w:r w:rsidRPr="00DE2871">
              <w:rPr>
                <w:b/>
                <w:sz w:val="22"/>
                <w:szCs w:val="22"/>
                <w:lang w:eastAsia="en-US"/>
              </w:rPr>
              <w:t>межнациональных (межэтнических) отношений, профилактики экстремизма</w:t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>
              <w:rPr>
                <w:bCs/>
                <w:spacing w:val="-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84" w:type="dxa"/>
          </w:tcPr>
          <w:p w:rsidR="0073586A" w:rsidRPr="00382E90" w:rsidRDefault="0073586A" w:rsidP="007259F4">
            <w:pPr>
              <w:pStyle w:val="NoSpacing"/>
              <w:jc w:val="left"/>
              <w:rPr>
                <w:bCs/>
                <w:color w:val="auto"/>
                <w:spacing w:val="-1"/>
                <w:sz w:val="22"/>
                <w:szCs w:val="22"/>
                <w:lang w:eastAsia="en-US"/>
              </w:rPr>
            </w:pPr>
            <w:r w:rsidRPr="00382E90">
              <w:rPr>
                <w:bCs/>
                <w:color w:val="auto"/>
                <w:spacing w:val="-1"/>
                <w:sz w:val="22"/>
                <w:szCs w:val="22"/>
                <w:lang w:eastAsia="en-US"/>
              </w:rPr>
              <w:t>«Димитриевская суббота» (0+)</w:t>
            </w:r>
          </w:p>
        </w:tc>
        <w:tc>
          <w:tcPr>
            <w:tcW w:w="5949" w:type="dxa"/>
          </w:tcPr>
          <w:p w:rsidR="0073586A" w:rsidRPr="00382E90" w:rsidRDefault="0073586A" w:rsidP="007259F4">
            <w:pPr>
              <w:pStyle w:val="NoSpacing"/>
              <w:rPr>
                <w:bCs/>
                <w:color w:val="auto"/>
                <w:spacing w:val="-1"/>
                <w:sz w:val="22"/>
                <w:szCs w:val="22"/>
                <w:lang w:eastAsia="en-US"/>
              </w:rPr>
            </w:pPr>
            <w:r w:rsidRPr="00382E90">
              <w:rPr>
                <w:bCs/>
                <w:color w:val="auto"/>
                <w:spacing w:val="-1"/>
                <w:sz w:val="22"/>
                <w:szCs w:val="22"/>
                <w:lang w:val="en-US" w:eastAsia="en-US"/>
              </w:rPr>
              <w:t>I</w:t>
            </w:r>
            <w:r w:rsidRPr="00382E90">
              <w:rPr>
                <w:bCs/>
                <w:color w:val="auto"/>
                <w:spacing w:val="-1"/>
                <w:sz w:val="22"/>
                <w:szCs w:val="22"/>
                <w:lang w:eastAsia="en-US"/>
              </w:rPr>
              <w:t xml:space="preserve"> отборочный тур Всероссийского молодежного фестиваля военно – патриотической песни, 21.09.2019 года, МАУК «КДЦ» городской дом культуры «Россия», охват зрительской аудитории – 100 человек из них участников 13 человек.</w:t>
            </w:r>
          </w:p>
        </w:tc>
        <w:tc>
          <w:tcPr>
            <w:tcW w:w="4393" w:type="dxa"/>
          </w:tcPr>
          <w:p w:rsidR="0073586A" w:rsidRPr="002A291E" w:rsidRDefault="0073586A" w:rsidP="007259F4">
            <w:pPr>
              <w:pStyle w:val="NoSpacing"/>
              <w:rPr>
                <w:bCs/>
                <w:spacing w:val="-1"/>
                <w:sz w:val="22"/>
                <w:szCs w:val="22"/>
                <w:lang w:eastAsia="en-US"/>
              </w:rPr>
            </w:pPr>
            <w:r>
              <w:rPr>
                <w:bCs/>
                <w:spacing w:val="-1"/>
                <w:sz w:val="22"/>
                <w:szCs w:val="22"/>
                <w:lang w:eastAsia="en-US"/>
              </w:rPr>
              <w:t>Местная религиозная организация православного прихода храма в честь иконы Божией Матери «Нечаянная радость»</w:t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2F5573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</w:rPr>
            </w:pPr>
            <w:r>
              <w:rPr>
                <w:bCs/>
                <w:spacing w:val="-1"/>
                <w:sz w:val="22"/>
              </w:rPr>
              <w:t>2</w:t>
            </w:r>
          </w:p>
        </w:tc>
        <w:tc>
          <w:tcPr>
            <w:tcW w:w="3684" w:type="dxa"/>
          </w:tcPr>
          <w:p w:rsidR="0073586A" w:rsidRPr="001F21BD" w:rsidRDefault="0073586A" w:rsidP="007259F4">
            <w:pPr>
              <w:tabs>
                <w:tab w:val="center" w:pos="820"/>
              </w:tabs>
              <w:jc w:val="both"/>
            </w:pPr>
            <w:r w:rsidRPr="001F21BD">
              <w:t xml:space="preserve">Распоряжение администрации г. Пыть-Яха от 18.10.2018 № 1675-ра </w:t>
            </w:r>
            <w:r w:rsidRPr="001F21BD">
              <w:rPr>
                <w:bCs/>
              </w:rPr>
              <w:t xml:space="preserve">«О проведении конкурса проектов </w:t>
            </w:r>
            <w:r w:rsidRPr="001F21BD">
              <w:t>социально ориентированных негосударственных некоммерческих организаций, зарегистрированных на территории муниципального образования городской округ город Пыть-Ях»</w:t>
            </w:r>
          </w:p>
          <w:p w:rsidR="0073586A" w:rsidRPr="001F21BD" w:rsidRDefault="0073586A" w:rsidP="007259F4">
            <w:pPr>
              <w:tabs>
                <w:tab w:val="center" w:pos="820"/>
              </w:tabs>
              <w:jc w:val="both"/>
              <w:rPr>
                <w:bCs/>
                <w:spacing w:val="-1"/>
              </w:rPr>
            </w:pPr>
            <w:r w:rsidRPr="001F21BD">
              <w:rPr>
                <w:szCs w:val="28"/>
              </w:rPr>
              <w:t>Проведение конкурса проектов социально ориентированных некоммерческих организаций - с 29.11.2018 по 14.12.2018.</w:t>
            </w:r>
          </w:p>
        </w:tc>
        <w:tc>
          <w:tcPr>
            <w:tcW w:w="5949" w:type="dxa"/>
          </w:tcPr>
          <w:p w:rsidR="0073586A" w:rsidRPr="001F21BD" w:rsidRDefault="0073586A" w:rsidP="007259F4">
            <w:pPr>
              <w:widowControl w:val="0"/>
              <w:autoSpaceDE w:val="0"/>
              <w:autoSpaceDN w:val="0"/>
              <w:adjustRightInd w:val="0"/>
              <w:ind w:left="102"/>
              <w:jc w:val="both"/>
            </w:pPr>
            <w:r w:rsidRPr="001F21BD">
              <w:t>Конкурс социально ориентированных некоммерческих организаций проводится в 2 этапа:</w:t>
            </w:r>
          </w:p>
          <w:p w:rsidR="0073586A" w:rsidRPr="001F21BD" w:rsidRDefault="0073586A" w:rsidP="007259F4">
            <w:pPr>
              <w:widowControl w:val="0"/>
              <w:autoSpaceDE w:val="0"/>
              <w:autoSpaceDN w:val="0"/>
              <w:adjustRightInd w:val="0"/>
              <w:ind w:left="102"/>
              <w:jc w:val="both"/>
            </w:pPr>
            <w:r w:rsidRPr="001F21BD">
              <w:t xml:space="preserve">Первый этап конкурса - рассмотрение документов с 10.12.2018 по 12.12.2018. </w:t>
            </w:r>
          </w:p>
          <w:p w:rsidR="0073586A" w:rsidRPr="001F21BD" w:rsidRDefault="0073586A" w:rsidP="007259F4">
            <w:pPr>
              <w:widowControl w:val="0"/>
              <w:autoSpaceDE w:val="0"/>
              <w:autoSpaceDN w:val="0"/>
              <w:adjustRightInd w:val="0"/>
              <w:ind w:left="102"/>
              <w:jc w:val="both"/>
            </w:pPr>
            <w:r w:rsidRPr="001F21BD">
              <w:t>Второй этап конкурса - публичная защита заявки и подведение итогов конкурса – 14 декабря 2018 года.</w:t>
            </w:r>
          </w:p>
          <w:p w:rsidR="0073586A" w:rsidRPr="001F21BD" w:rsidRDefault="0073586A" w:rsidP="007259F4">
            <w:pPr>
              <w:widowControl w:val="0"/>
              <w:autoSpaceDE w:val="0"/>
              <w:autoSpaceDN w:val="0"/>
              <w:adjustRightInd w:val="0"/>
              <w:ind w:left="102"/>
              <w:jc w:val="both"/>
            </w:pPr>
            <w:r w:rsidRPr="001F21BD">
              <w:t>Количество участников – 3;</w:t>
            </w:r>
          </w:p>
          <w:p w:rsidR="0073586A" w:rsidRPr="001F21BD" w:rsidRDefault="0073586A" w:rsidP="007259F4">
            <w:pPr>
              <w:widowControl w:val="0"/>
              <w:autoSpaceDE w:val="0"/>
              <w:autoSpaceDN w:val="0"/>
              <w:adjustRightInd w:val="0"/>
              <w:ind w:left="102"/>
              <w:jc w:val="both"/>
            </w:pPr>
            <w:r w:rsidRPr="001F21BD">
              <w:t>Количество победивших:</w:t>
            </w:r>
          </w:p>
          <w:p w:rsidR="0073586A" w:rsidRPr="001F21BD" w:rsidRDefault="0073586A" w:rsidP="007259F4">
            <w:pPr>
              <w:widowControl w:val="0"/>
              <w:autoSpaceDE w:val="0"/>
              <w:autoSpaceDN w:val="0"/>
              <w:adjustRightInd w:val="0"/>
              <w:ind w:left="102"/>
              <w:jc w:val="both"/>
            </w:pPr>
            <w:r w:rsidRPr="001F21BD">
              <w:t>Пыть-Яхская городская организация общероссийской общественной организации «Всероссийское общество инвалидов» (номинация «Мир меняют люди», социальный проект «Все вместе»)</w:t>
            </w:r>
          </w:p>
          <w:p w:rsidR="0073586A" w:rsidRPr="001F21BD" w:rsidRDefault="0073586A" w:rsidP="007259F4">
            <w:pPr>
              <w:widowControl w:val="0"/>
              <w:autoSpaceDE w:val="0"/>
              <w:autoSpaceDN w:val="0"/>
              <w:adjustRightInd w:val="0"/>
              <w:ind w:left="102"/>
              <w:jc w:val="both"/>
            </w:pPr>
            <w:r w:rsidRPr="001F21BD">
              <w:t>Пыть-Яхская общественная организация ветеранов (пенсионеров) войны, труда, вооруженных сил и правоохранительных органов (номинация «Связь времен и традиций», социальный проект «Ветеран»)</w:t>
            </w:r>
          </w:p>
          <w:p w:rsidR="0073586A" w:rsidRPr="001F21BD" w:rsidRDefault="0073586A" w:rsidP="007259F4">
            <w:pPr>
              <w:widowControl w:val="0"/>
              <w:autoSpaceDE w:val="0"/>
              <w:autoSpaceDN w:val="0"/>
              <w:adjustRightInd w:val="0"/>
              <w:ind w:left="102"/>
              <w:jc w:val="both"/>
            </w:pPr>
            <w:r w:rsidRPr="001F21BD">
              <w:t xml:space="preserve">Пыть-Яхское городское отделение Российского Союза ветеранов Афганистана "Побратимы" (номинация «Связь времен и традиций». социальный проект «Патриотическое, в том числе военно-патриотическое, воспитание граждан муниципального образования городской округ город Пыть-Ях в рамках реализации проекта по социальной поддержке ветеранов войны в Афганистане и участников других боевых действий, а также деятельности в области военно-патриотического воспитания детей и молодежи, допризывной подготовки молодежи на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1F21BD">
                <w:t>2019 г</w:t>
              </w:r>
            </w:smartTag>
            <w:r w:rsidRPr="001F21BD">
              <w:t>.»).</w:t>
            </w:r>
          </w:p>
        </w:tc>
        <w:tc>
          <w:tcPr>
            <w:tcW w:w="4393" w:type="dxa"/>
          </w:tcPr>
          <w:p w:rsidR="0073586A" w:rsidRPr="001F21BD" w:rsidRDefault="0073586A" w:rsidP="007259F4">
            <w:pPr>
              <w:jc w:val="both"/>
            </w:pPr>
            <w:r w:rsidRPr="001F21BD">
              <w:t xml:space="preserve">Проекты, направленные на поддержание межнационального и межконфессионального мира и согласия, развитие межнационального сотрудничества, для участия в конкурсе СО НКО направлены не были. </w:t>
            </w:r>
          </w:p>
          <w:p w:rsidR="0073586A" w:rsidRPr="001F21BD" w:rsidRDefault="0073586A" w:rsidP="007259F4">
            <w:pPr>
              <w:pStyle w:val="NoSpacing"/>
            </w:pPr>
            <w:r w:rsidRPr="001F21BD">
              <w:t>Все СОНКО, зарегистрированные на территории м.о.г.о. г. Пыть-Яха, были уведомлены о проведении конкурса проектов социально ориентированных негосударственных некоммерческих организаций, зарегистрированных на территории муниципального образования городской округ город Пыть-Ях, а также информация была размещена на официальном сайте администрации г. Пыть-Яха, в социальных сетях.</w:t>
            </w:r>
          </w:p>
        </w:tc>
      </w:tr>
      <w:tr w:rsidR="0073586A" w:rsidRPr="002A291E" w:rsidTr="00C76A95">
        <w:tc>
          <w:tcPr>
            <w:tcW w:w="14885" w:type="dxa"/>
            <w:gridSpan w:val="6"/>
          </w:tcPr>
          <w:p w:rsidR="0073586A" w:rsidRPr="00DE2871" w:rsidRDefault="0073586A" w:rsidP="007259F4">
            <w:pPr>
              <w:pStyle w:val="NoSpacing"/>
              <w:jc w:val="center"/>
              <w:rPr>
                <w:b/>
                <w:bCs/>
                <w:spacing w:val="-1"/>
                <w:sz w:val="22"/>
                <w:szCs w:val="22"/>
                <w:lang w:eastAsia="en-US"/>
              </w:rPr>
            </w:pPr>
            <w:bookmarkStart w:id="0" w:name="_GoBack"/>
            <w:bookmarkEnd w:id="0"/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>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</w:t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>
              <w:rPr>
                <w:bCs/>
                <w:spacing w:val="-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84" w:type="dxa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B60BE3">
              <w:rPr>
                <w:bCs/>
                <w:spacing w:val="-1"/>
                <w:sz w:val="22"/>
                <w:szCs w:val="22"/>
                <w:lang w:eastAsia="en-US"/>
              </w:rPr>
              <w:t>Книжная выставка «Любви чарующая сила»</w:t>
            </w:r>
            <w:r>
              <w:rPr>
                <w:bCs/>
                <w:spacing w:val="-1"/>
                <w:sz w:val="22"/>
                <w:szCs w:val="22"/>
                <w:lang w:eastAsia="en-US"/>
              </w:rPr>
              <w:t xml:space="preserve"> (День семьи, любви и верности)</w:t>
            </w:r>
            <w:r w:rsidRPr="00B60BE3">
              <w:rPr>
                <w:bCs/>
                <w:spacing w:val="-1"/>
                <w:sz w:val="22"/>
                <w:szCs w:val="22"/>
                <w:lang w:eastAsia="en-US"/>
              </w:rPr>
              <w:tab/>
            </w:r>
            <w:r w:rsidRPr="00B60BE3">
              <w:rPr>
                <w:bCs/>
                <w:spacing w:val="-1"/>
                <w:sz w:val="22"/>
                <w:szCs w:val="22"/>
                <w:lang w:eastAsia="en-US"/>
              </w:rPr>
              <w:tab/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01-15.07.2019 МАУК «Культурный центр: библиотека-музей» ЦБС</w:t>
            </w:r>
            <w:r w:rsidRPr="00DE2871">
              <w:rPr>
                <w:sz w:val="22"/>
                <w:szCs w:val="22"/>
              </w:rPr>
              <w:t xml:space="preserve"> </w:t>
            </w: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Охват аудитории 17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>
              <w:rPr>
                <w:bCs/>
                <w:spacing w:val="-1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84" w:type="dxa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B60BE3">
              <w:rPr>
                <w:bCs/>
                <w:spacing w:val="-1"/>
                <w:sz w:val="22"/>
                <w:szCs w:val="22"/>
                <w:lang w:eastAsia="en-US"/>
              </w:rPr>
              <w:t>Библиографический обзор «Любви чарующая сила» (День семьи, любви и верности)</w:t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29.04.2019 МАУК «Культурный центр: библиотека-музей» ЦБС Охват аудитории 13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>
              <w:rPr>
                <w:bCs/>
                <w:spacing w:val="-1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84" w:type="dxa"/>
          </w:tcPr>
          <w:p w:rsidR="0073586A" w:rsidRPr="00B60BE3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B60BE3">
              <w:rPr>
                <w:bCs/>
                <w:spacing w:val="-1"/>
                <w:sz w:val="22"/>
                <w:szCs w:val="22"/>
                <w:lang w:eastAsia="en-US"/>
              </w:rPr>
              <w:t xml:space="preserve">Музыкально-поэтическая программа </w:t>
            </w:r>
          </w:p>
          <w:p w:rsidR="0073586A" w:rsidRPr="00B60BE3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B60BE3">
              <w:rPr>
                <w:bCs/>
                <w:spacing w:val="-1"/>
                <w:sz w:val="22"/>
                <w:szCs w:val="22"/>
                <w:lang w:eastAsia="en-US"/>
              </w:rPr>
              <w:t>«Семья – любви великой царство»</w:t>
            </w:r>
          </w:p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B60BE3">
              <w:rPr>
                <w:bCs/>
                <w:spacing w:val="-1"/>
                <w:sz w:val="22"/>
                <w:szCs w:val="22"/>
                <w:lang w:eastAsia="en-US"/>
              </w:rPr>
              <w:t xml:space="preserve"> (День семьи, любви и верности)</w:t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08.07.2019 МАУК «Культурный центр: библиотека-музей» ЦБС Охват аудитории 27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>
              <w:rPr>
                <w:bCs/>
                <w:spacing w:val="-1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84" w:type="dxa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B60BE3">
              <w:rPr>
                <w:bCs/>
                <w:spacing w:val="-1"/>
                <w:sz w:val="22"/>
                <w:szCs w:val="22"/>
                <w:lang w:eastAsia="en-US"/>
              </w:rPr>
              <w:t>Игровая программа «Праздник ромашки» (День семьи, любви и верности)</w:t>
            </w:r>
            <w:r w:rsidRPr="00B60BE3">
              <w:rPr>
                <w:bCs/>
                <w:spacing w:val="-1"/>
                <w:sz w:val="22"/>
                <w:szCs w:val="22"/>
                <w:lang w:eastAsia="en-US"/>
              </w:rPr>
              <w:tab/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08.07.2019 МАУК «Культурный центр: библиотека-музей» ЦБС Охват аудитории 18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>
              <w:rPr>
                <w:bCs/>
                <w:spacing w:val="-1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84" w:type="dxa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931E53">
              <w:rPr>
                <w:bCs/>
                <w:spacing w:val="-1"/>
                <w:sz w:val="22"/>
                <w:szCs w:val="22"/>
                <w:lang w:eastAsia="en-US"/>
              </w:rPr>
              <w:t xml:space="preserve">Встреча-презентация, посвященная закрытию фотовыставки «Вот оно счастье» </w:t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08.07.2019 МАУК «Культурный центр: библиотека-музей» ЦБС Охват аудитории 16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Совместно с отделом ЗАГС</w:t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>
              <w:rPr>
                <w:bCs/>
                <w:spacing w:val="-1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84" w:type="dxa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931E53">
              <w:rPr>
                <w:bCs/>
                <w:spacing w:val="-1"/>
                <w:sz w:val="22"/>
                <w:szCs w:val="22"/>
                <w:lang w:eastAsia="en-US"/>
              </w:rPr>
              <w:t xml:space="preserve">Открытие арт-объекта «Навстречу счастью» </w:t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24.07.2019</w:t>
            </w:r>
            <w:r w:rsidRPr="00DE2871">
              <w:rPr>
                <w:sz w:val="22"/>
                <w:szCs w:val="22"/>
              </w:rPr>
              <w:t xml:space="preserve"> </w:t>
            </w: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МАУК «Культурный центр: библиотека-музей» ЦБС</w:t>
            </w:r>
            <w:r>
              <w:rPr>
                <w:bCs/>
                <w:spacing w:val="-1"/>
                <w:sz w:val="22"/>
                <w:szCs w:val="22"/>
                <w:lang w:eastAsia="en-US"/>
              </w:rPr>
              <w:t>.</w:t>
            </w:r>
            <w:r w:rsidRPr="00DE2871">
              <w:rPr>
                <w:sz w:val="22"/>
                <w:szCs w:val="22"/>
              </w:rPr>
              <w:t xml:space="preserve"> </w:t>
            </w: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Охват аудитории 56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Председатель общественного совета по развитию бизнеса при главе города Людмила Николаевна Завадская, депутат Думы Ханты-Мансийского автономного округа-Югры Сергей Евгеньевич Елишев. Волонтеры  Пыть-Яхской местной городской молодежной общественной организации «Активист» 15 чел.</w:t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>
              <w:rPr>
                <w:bCs/>
                <w:spacing w:val="-1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84" w:type="dxa"/>
          </w:tcPr>
          <w:p w:rsidR="0073586A" w:rsidRPr="00011841" w:rsidRDefault="0073586A" w:rsidP="007259F4">
            <w:r w:rsidRPr="00011841">
              <w:t>Выставка художественных работ «День добра и уважения», посвящённая международному Дню пожилого человека</w:t>
            </w:r>
          </w:p>
        </w:tc>
        <w:tc>
          <w:tcPr>
            <w:tcW w:w="5949" w:type="dxa"/>
          </w:tcPr>
          <w:p w:rsidR="0073586A" w:rsidRDefault="0073586A" w:rsidP="007259F4">
            <w:r>
              <w:t xml:space="preserve">28.09.2019 г. </w:t>
            </w:r>
            <w:r w:rsidRPr="00011841">
              <w:t>МБОУ ДО «Детская школа искусств»</w:t>
            </w:r>
            <w:r>
              <w:t xml:space="preserve">. </w:t>
            </w: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Охват аудитории</w:t>
            </w:r>
            <w:r>
              <w:rPr>
                <w:bCs/>
                <w:spacing w:val="-1"/>
                <w:sz w:val="22"/>
                <w:szCs w:val="22"/>
                <w:lang w:eastAsia="en-US"/>
              </w:rPr>
              <w:t xml:space="preserve"> </w:t>
            </w:r>
            <w:r>
              <w:t>1012 чел.</w:t>
            </w:r>
          </w:p>
          <w:p w:rsidR="0073586A" w:rsidRDefault="0073586A" w:rsidP="007259F4"/>
          <w:p w:rsidR="0073586A" w:rsidRPr="00011841" w:rsidRDefault="0073586A" w:rsidP="007259F4"/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</w:p>
        </w:tc>
      </w:tr>
      <w:tr w:rsidR="0073586A" w:rsidRPr="002A291E" w:rsidTr="00270E75">
        <w:tc>
          <w:tcPr>
            <w:tcW w:w="14885" w:type="dxa"/>
            <w:gridSpan w:val="6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 xml:space="preserve">Мероприятия просветительского характера для представителей общественных объединений, религиозных организаций по вопросам укрепления межнационального и межконфессионального согласия, обеспечения социальной и культурной адаптации мигрантов, профилактики экстремизма </w:t>
            </w:r>
            <w:r w:rsidRPr="00DE2871">
              <w:rPr>
                <w:b/>
                <w:sz w:val="22"/>
                <w:szCs w:val="22"/>
                <w:lang w:eastAsia="en-US"/>
              </w:rPr>
              <w:t>на территории муниципального образования</w:t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DE2871" w:rsidRDefault="0073586A" w:rsidP="007259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</w:pPr>
            <w:r w:rsidRPr="00DE2871">
              <w:rPr>
                <w:sz w:val="22"/>
                <w:szCs w:val="22"/>
              </w:rPr>
              <w:t>1</w:t>
            </w:r>
          </w:p>
        </w:tc>
        <w:tc>
          <w:tcPr>
            <w:tcW w:w="3684" w:type="dxa"/>
          </w:tcPr>
          <w:p w:rsidR="0073586A" w:rsidRPr="00DE2871" w:rsidRDefault="0073586A" w:rsidP="007259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</w:pPr>
            <w:r w:rsidRPr="00DE2871">
              <w:rPr>
                <w:sz w:val="22"/>
                <w:szCs w:val="22"/>
              </w:rPr>
              <w:t xml:space="preserve">Этно-путешествие «У северного костра»  </w:t>
            </w:r>
            <w:r w:rsidRPr="00DE2871">
              <w:rPr>
                <w:sz w:val="22"/>
                <w:szCs w:val="22"/>
              </w:rPr>
              <w:tab/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</w:pPr>
            <w:r w:rsidRPr="00DE2871">
              <w:rPr>
                <w:sz w:val="22"/>
                <w:szCs w:val="22"/>
              </w:rPr>
              <w:t>10.07.2019 МАУК «КЦ: библиотека-музей» ЦБС. Охват аудитории 23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spacing w:line="256" w:lineRule="auto"/>
            </w:pP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DE2871" w:rsidRDefault="0073586A" w:rsidP="007259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</w:pPr>
            <w:r w:rsidRPr="00DE2871">
              <w:rPr>
                <w:sz w:val="22"/>
                <w:szCs w:val="22"/>
              </w:rPr>
              <w:t>2</w:t>
            </w:r>
          </w:p>
        </w:tc>
        <w:tc>
          <w:tcPr>
            <w:tcW w:w="3684" w:type="dxa"/>
          </w:tcPr>
          <w:p w:rsidR="0073586A" w:rsidRPr="00DE2871" w:rsidRDefault="0073586A" w:rsidP="007259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</w:pPr>
            <w:r w:rsidRPr="00DE2871">
              <w:rPr>
                <w:sz w:val="22"/>
                <w:szCs w:val="22"/>
              </w:rPr>
              <w:t>Видео сеанс «Сказки народов Севера»</w:t>
            </w:r>
            <w:r w:rsidRPr="00DE2871">
              <w:rPr>
                <w:sz w:val="22"/>
                <w:szCs w:val="22"/>
              </w:rPr>
              <w:tab/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</w:pPr>
            <w:r w:rsidRPr="00DE2871">
              <w:rPr>
                <w:sz w:val="22"/>
                <w:szCs w:val="22"/>
              </w:rPr>
              <w:t>23.07.2019 МАУК «КЦ: библиотека-музей» ЦБС. Охват аудитории 19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spacing w:line="256" w:lineRule="auto"/>
            </w:pPr>
          </w:p>
        </w:tc>
      </w:tr>
      <w:tr w:rsidR="0073586A" w:rsidRPr="002A291E" w:rsidTr="00C76A95">
        <w:tc>
          <w:tcPr>
            <w:tcW w:w="14885" w:type="dxa"/>
            <w:gridSpan w:val="6"/>
          </w:tcPr>
          <w:p w:rsidR="0073586A" w:rsidRPr="00DE2871" w:rsidRDefault="0073586A" w:rsidP="007259F4">
            <w:pPr>
              <w:pStyle w:val="NoSpacing"/>
              <w:jc w:val="center"/>
              <w:rPr>
                <w:b/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>Укрепление общероссийской гражданской идентичности. Торжественные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</w:t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>
              <w:rPr>
                <w:bCs/>
                <w:spacing w:val="-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84" w:type="dxa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600152">
              <w:rPr>
                <w:bCs/>
                <w:spacing w:val="-1"/>
                <w:sz w:val="22"/>
                <w:szCs w:val="22"/>
                <w:lang w:eastAsia="en-US"/>
              </w:rPr>
              <w:t>Книжная выставка  «Под флагом Росси</w:t>
            </w:r>
            <w:r>
              <w:rPr>
                <w:bCs/>
                <w:spacing w:val="-1"/>
                <w:sz w:val="22"/>
                <w:szCs w:val="22"/>
                <w:lang w:eastAsia="en-US"/>
              </w:rPr>
              <w:t>и» (День флага России)</w:t>
            </w:r>
            <w:r>
              <w:rPr>
                <w:bCs/>
                <w:spacing w:val="-1"/>
                <w:sz w:val="22"/>
                <w:szCs w:val="22"/>
                <w:lang w:eastAsia="en-US"/>
              </w:rPr>
              <w:tab/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01-31.08.2019 МАУК «КЦ: библиотека-музей» ЦБС Охват аудитории 20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ab/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>
              <w:rPr>
                <w:bCs/>
                <w:spacing w:val="-1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84" w:type="dxa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600152">
              <w:rPr>
                <w:bCs/>
                <w:spacing w:val="-1"/>
                <w:sz w:val="22"/>
                <w:szCs w:val="22"/>
                <w:lang w:eastAsia="en-US"/>
              </w:rPr>
              <w:t>Книжная выставка  «Символ с особой судьбой» (День флага России)</w:t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15-31.08.2019 МАУК «КЦ: библиотека-музей» ЦБС Охват аудитории 31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>
              <w:rPr>
                <w:bCs/>
                <w:spacing w:val="-1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84" w:type="dxa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600152">
              <w:rPr>
                <w:bCs/>
                <w:spacing w:val="-1"/>
                <w:sz w:val="22"/>
                <w:szCs w:val="22"/>
                <w:lang w:eastAsia="en-US"/>
              </w:rPr>
              <w:t>Часы информации «Символ с особой судьбой» (День флага России)</w:t>
            </w:r>
            <w:r w:rsidRPr="00600152">
              <w:rPr>
                <w:bCs/>
                <w:spacing w:val="-1"/>
                <w:sz w:val="22"/>
                <w:szCs w:val="22"/>
                <w:lang w:eastAsia="en-US"/>
              </w:rPr>
              <w:tab/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22.08.2019 МАУК «КЦ: библиотека-музей» ЦБС Охват аудитории 14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ab/>
            </w: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ab/>
            </w: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ab/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>
              <w:rPr>
                <w:bCs/>
                <w:spacing w:val="-1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84" w:type="dxa"/>
          </w:tcPr>
          <w:p w:rsidR="0073586A" w:rsidRPr="00600152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600152">
              <w:rPr>
                <w:bCs/>
                <w:spacing w:val="-1"/>
                <w:sz w:val="22"/>
                <w:szCs w:val="22"/>
                <w:lang w:eastAsia="en-US"/>
              </w:rPr>
              <w:t xml:space="preserve">Познавательно-развлекательная игра </w:t>
            </w:r>
          </w:p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600152">
              <w:rPr>
                <w:bCs/>
                <w:spacing w:val="-1"/>
                <w:sz w:val="22"/>
                <w:szCs w:val="22"/>
                <w:lang w:eastAsia="en-US"/>
              </w:rPr>
              <w:t>«Под флагом России» (День флага России)</w:t>
            </w:r>
            <w:r w:rsidRPr="00600152">
              <w:rPr>
                <w:bCs/>
                <w:spacing w:val="-1"/>
                <w:sz w:val="22"/>
                <w:szCs w:val="22"/>
                <w:lang w:eastAsia="en-US"/>
              </w:rPr>
              <w:tab/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22.08.2019 МАУК «КЦ: библиотека-музей»</w:t>
            </w:r>
            <w:r w:rsidRPr="00DE2871">
              <w:rPr>
                <w:sz w:val="22"/>
                <w:szCs w:val="22"/>
              </w:rPr>
              <w:t xml:space="preserve"> ЦБС Охват аудитории </w:t>
            </w: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190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>
              <w:rPr>
                <w:bCs/>
                <w:spacing w:val="-1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684" w:type="dxa"/>
          </w:tcPr>
          <w:p w:rsidR="0073586A" w:rsidRPr="00382E90" w:rsidRDefault="0073586A" w:rsidP="007259F4">
            <w:pPr>
              <w:pStyle w:val="NoSpacing"/>
              <w:jc w:val="left"/>
              <w:rPr>
                <w:bCs/>
                <w:color w:val="auto"/>
                <w:spacing w:val="-1"/>
                <w:sz w:val="22"/>
                <w:szCs w:val="22"/>
                <w:lang w:eastAsia="en-US"/>
              </w:rPr>
            </w:pPr>
            <w:r w:rsidRPr="00382E90">
              <w:rPr>
                <w:bCs/>
                <w:color w:val="auto"/>
                <w:spacing w:val="-1"/>
                <w:sz w:val="22"/>
                <w:szCs w:val="22"/>
                <w:lang w:eastAsia="en-US"/>
              </w:rPr>
              <w:t>«Флаг России моей» (0+)</w:t>
            </w:r>
          </w:p>
        </w:tc>
        <w:tc>
          <w:tcPr>
            <w:tcW w:w="5949" w:type="dxa"/>
          </w:tcPr>
          <w:p w:rsidR="0073586A" w:rsidRPr="00382E90" w:rsidRDefault="0073586A" w:rsidP="007259F4">
            <w:pPr>
              <w:pStyle w:val="NoSpacing"/>
              <w:rPr>
                <w:bCs/>
                <w:color w:val="auto"/>
                <w:spacing w:val="-1"/>
                <w:sz w:val="22"/>
                <w:szCs w:val="22"/>
                <w:lang w:eastAsia="en-US"/>
              </w:rPr>
            </w:pPr>
            <w:r w:rsidRPr="00382E90">
              <w:rPr>
                <w:bCs/>
                <w:color w:val="auto"/>
                <w:spacing w:val="-1"/>
                <w:sz w:val="22"/>
                <w:szCs w:val="22"/>
                <w:lang w:eastAsia="en-US"/>
              </w:rPr>
              <w:t>22.08.2019 г</w:t>
            </w:r>
            <w:r>
              <w:rPr>
                <w:bCs/>
                <w:color w:val="auto"/>
                <w:spacing w:val="-1"/>
                <w:sz w:val="22"/>
                <w:szCs w:val="22"/>
                <w:lang w:eastAsia="en-US"/>
              </w:rPr>
              <w:t xml:space="preserve">. </w:t>
            </w:r>
            <w:r w:rsidRPr="00382E90">
              <w:rPr>
                <w:bCs/>
                <w:color w:val="auto"/>
                <w:spacing w:val="-1"/>
                <w:sz w:val="22"/>
                <w:szCs w:val="22"/>
                <w:lang w:eastAsia="en-US"/>
              </w:rPr>
              <w:t>Концертная программа, посвященная дню государственного флага РФ, МАУК «КДЦ» городской дом культуры «Факел», охват зрительской аудитории – 100 человек из них участников – 46 человек.</w:t>
            </w:r>
          </w:p>
        </w:tc>
        <w:tc>
          <w:tcPr>
            <w:tcW w:w="4393" w:type="dxa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2F5573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</w:rPr>
            </w:pPr>
            <w:r>
              <w:rPr>
                <w:bCs/>
                <w:spacing w:val="-1"/>
                <w:sz w:val="22"/>
              </w:rPr>
              <w:t>6</w:t>
            </w:r>
          </w:p>
        </w:tc>
        <w:tc>
          <w:tcPr>
            <w:tcW w:w="3684" w:type="dxa"/>
          </w:tcPr>
          <w:p w:rsidR="0073586A" w:rsidRPr="002F5573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Подготовка материалов, приуроченным к памятным датам в истории народов России и государственным праздникам в эфире МАУ ТРК «Пыть-Яхинформ»</w:t>
            </w:r>
          </w:p>
        </w:tc>
        <w:tc>
          <w:tcPr>
            <w:tcW w:w="5949" w:type="dxa"/>
          </w:tcPr>
          <w:p w:rsidR="0073586A" w:rsidRPr="002F5573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22.08.2019 г в эфире МАУ ТРК «Пыть-Яхинформ» вышел телевизионный сюжет «День флага» о мероприятии для воспитанников оздоровительного летнего лагеря в первой школе при участии территориальной и молодежной избирательной комиссии (хронометраж 0:25)</w:t>
            </w:r>
          </w:p>
          <w:p w:rsidR="0073586A" w:rsidRPr="002F5573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23.08.2019 эфире МАУ ТРК «Пыть-Яхинформ» вышел телевизионный сюжет «22 августа в культурно-досуговом центре состоялся праздничный концерт «Под флагом Отечества», посвящённый Дню государственного флага России». Концерт ко Дню флага (хронометраж 4:07)</w:t>
            </w:r>
          </w:p>
        </w:tc>
        <w:tc>
          <w:tcPr>
            <w:tcW w:w="4393" w:type="dxa"/>
          </w:tcPr>
          <w:p w:rsidR="0073586A" w:rsidRPr="002F5573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-</w:t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2F5573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</w:rPr>
            </w:pPr>
            <w:r>
              <w:rPr>
                <w:bCs/>
                <w:spacing w:val="-1"/>
                <w:sz w:val="22"/>
              </w:rPr>
              <w:t>7</w:t>
            </w:r>
          </w:p>
        </w:tc>
        <w:tc>
          <w:tcPr>
            <w:tcW w:w="3684" w:type="dxa"/>
          </w:tcPr>
          <w:p w:rsidR="0073586A" w:rsidRPr="002F5573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Подготовка материалов, приуроченным к памятным датам в истории народов России и государственным праздникам в общественно-политическом еженедельнике «Новая Северная газета»</w:t>
            </w:r>
          </w:p>
        </w:tc>
        <w:tc>
          <w:tcPr>
            <w:tcW w:w="5949" w:type="dxa"/>
          </w:tcPr>
          <w:p w:rsidR="0073586A" w:rsidRPr="002F5573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Не размещалось</w:t>
            </w:r>
          </w:p>
        </w:tc>
        <w:tc>
          <w:tcPr>
            <w:tcW w:w="4393" w:type="dxa"/>
          </w:tcPr>
          <w:p w:rsidR="0073586A" w:rsidRPr="002F5573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-</w:t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2F5573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</w:rPr>
            </w:pPr>
            <w:r>
              <w:rPr>
                <w:bCs/>
                <w:spacing w:val="-1"/>
                <w:sz w:val="22"/>
              </w:rPr>
              <w:t>8</w:t>
            </w:r>
          </w:p>
        </w:tc>
        <w:tc>
          <w:tcPr>
            <w:tcW w:w="3684" w:type="dxa"/>
          </w:tcPr>
          <w:p w:rsidR="0073586A" w:rsidRPr="002F5573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Подготовка материалов, приуроченным к памятным датам в истории народов России и государственным праздникам на официальном сайте администрации г.Пыть-Яха</w:t>
            </w:r>
          </w:p>
        </w:tc>
        <w:tc>
          <w:tcPr>
            <w:tcW w:w="5949" w:type="dxa"/>
          </w:tcPr>
          <w:p w:rsidR="0073586A" w:rsidRPr="002F5573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 xml:space="preserve">22.08.2019 г на официальном сайте администрации г.Пыть-Яха размещено поздравление главы города А.Н. Морозова с Днем государственного флага Российской Федерации: </w:t>
            </w:r>
            <w:hyperlink r:id="rId7" w:history="1">
              <w:r w:rsidRPr="002F5573">
                <w:rPr>
                  <w:bCs/>
                  <w:spacing w:val="-1"/>
                  <w:sz w:val="22"/>
                </w:rPr>
                <w:t>https://adm.gov86.org/news/346/_p15_aview_b7006</w:t>
              </w:r>
            </w:hyperlink>
            <w:r w:rsidRPr="002F5573">
              <w:rPr>
                <w:bCs/>
                <w:spacing w:val="-1"/>
                <w:sz w:val="22"/>
              </w:rPr>
              <w:t xml:space="preserve">, </w:t>
            </w:r>
          </w:p>
          <w:p w:rsidR="0073586A" w:rsidRPr="002F5573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</w:rPr>
            </w:pPr>
          </w:p>
          <w:p w:rsidR="0073586A" w:rsidRPr="002F5573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 xml:space="preserve">а также фотоотчет с городского мероприятия </w:t>
            </w:r>
          </w:p>
          <w:p w:rsidR="0073586A" w:rsidRPr="001F21BD" w:rsidRDefault="0073586A" w:rsidP="007259F4">
            <w:pPr>
              <w:pStyle w:val="Heading1"/>
              <w:spacing w:before="0" w:after="0"/>
              <w:jc w:val="center"/>
              <w:rPr>
                <w:bCs w:val="0"/>
                <w:spacing w:val="-1"/>
                <w:sz w:val="22"/>
                <w:szCs w:val="22"/>
              </w:rPr>
            </w:pPr>
            <w:r w:rsidRPr="001F21BD">
              <w:rPr>
                <w:rFonts w:ascii="Times New Roman" w:hAnsi="Times New Roman" w:cs="Times New Roman"/>
                <w:b w:val="0"/>
                <w:spacing w:val="-1"/>
                <w:kern w:val="0"/>
                <w:sz w:val="22"/>
                <w:szCs w:val="22"/>
              </w:rPr>
              <w:t xml:space="preserve">Пытьяхцы вместе с жителями всей страны отметили День Российского флага: </w:t>
            </w:r>
            <w:hyperlink r:id="rId8" w:history="1">
              <w:r w:rsidRPr="001F21BD">
                <w:rPr>
                  <w:rFonts w:ascii="Times New Roman" w:hAnsi="Times New Roman" w:cs="Times New Roman"/>
                  <w:b w:val="0"/>
                  <w:spacing w:val="-1"/>
                  <w:kern w:val="0"/>
                  <w:sz w:val="22"/>
                  <w:szCs w:val="22"/>
                </w:rPr>
                <w:t>https://adm.gov86.org/news/346/_p14_aview_b7012</w:t>
              </w:r>
            </w:hyperlink>
          </w:p>
        </w:tc>
        <w:tc>
          <w:tcPr>
            <w:tcW w:w="4393" w:type="dxa"/>
          </w:tcPr>
          <w:p w:rsidR="0073586A" w:rsidRPr="002F5573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</w:rPr>
            </w:pP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2A291E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>
              <w:rPr>
                <w:bCs/>
                <w:spacing w:val="-1"/>
                <w:sz w:val="22"/>
              </w:rPr>
              <w:t>9</w:t>
            </w:r>
          </w:p>
        </w:tc>
        <w:tc>
          <w:tcPr>
            <w:tcW w:w="3684" w:type="dxa"/>
          </w:tcPr>
          <w:p w:rsidR="0073586A" w:rsidRPr="0049032C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49032C">
              <w:rPr>
                <w:bCs/>
                <w:spacing w:val="-1"/>
                <w:sz w:val="22"/>
              </w:rPr>
              <w:t xml:space="preserve">День ВДВ. Встреча с десантниками. </w:t>
            </w:r>
          </w:p>
        </w:tc>
        <w:tc>
          <w:tcPr>
            <w:tcW w:w="5949" w:type="dxa"/>
          </w:tcPr>
          <w:p w:rsidR="0073586A" w:rsidRPr="0049032C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49032C">
              <w:rPr>
                <w:bCs/>
                <w:spacing w:val="-1"/>
                <w:sz w:val="22"/>
              </w:rPr>
              <w:t>02.08.2019 на базе МБОУ СОШ № 1 проведена беседа с воспитанниками лагеря с дневным пребыванием детей, в которой приняли участие 110 несовершеннолетних.</w:t>
            </w:r>
          </w:p>
        </w:tc>
        <w:tc>
          <w:tcPr>
            <w:tcW w:w="4393" w:type="dxa"/>
          </w:tcPr>
          <w:p w:rsidR="0073586A" w:rsidRPr="002A291E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49032C">
              <w:rPr>
                <w:bCs/>
                <w:spacing w:val="-1"/>
                <w:sz w:val="22"/>
              </w:rPr>
              <w:t>Представители Пыть-Яхской городской общественной организации ветеранов (пенсионеров) войны, труда, Вооруженных сил и правоохранительных органов</w:t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2A291E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>
              <w:rPr>
                <w:bCs/>
                <w:spacing w:val="-1"/>
                <w:sz w:val="22"/>
              </w:rPr>
              <w:t>10</w:t>
            </w:r>
          </w:p>
        </w:tc>
        <w:tc>
          <w:tcPr>
            <w:tcW w:w="3684" w:type="dxa"/>
          </w:tcPr>
          <w:p w:rsidR="0073586A" w:rsidRPr="0049032C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49032C">
              <w:rPr>
                <w:bCs/>
                <w:spacing w:val="-1"/>
                <w:sz w:val="22"/>
              </w:rPr>
              <w:t>День Государственного флага РФ</w:t>
            </w:r>
          </w:p>
        </w:tc>
        <w:tc>
          <w:tcPr>
            <w:tcW w:w="5949" w:type="dxa"/>
          </w:tcPr>
          <w:p w:rsidR="0073586A" w:rsidRPr="0049032C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49032C">
              <w:rPr>
                <w:bCs/>
                <w:spacing w:val="-1"/>
                <w:sz w:val="22"/>
              </w:rPr>
              <w:t>22.08.2019 на базе МБОУ СОШ № 1 состоялась праздничная программа «День государственного флага Российской Федерации». Охват детей составил 150 человек. В рамках городского мероприятия проведена уличная акция «Моя гордость, моя Россия!» и автопробег «Под флагом России!».</w:t>
            </w:r>
          </w:p>
        </w:tc>
        <w:tc>
          <w:tcPr>
            <w:tcW w:w="4393" w:type="dxa"/>
          </w:tcPr>
          <w:p w:rsidR="0073586A" w:rsidRPr="002A291E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5E3BDF">
              <w:rPr>
                <w:bCs/>
                <w:spacing w:val="-1"/>
                <w:sz w:val="22"/>
              </w:rPr>
              <w:t>Пыть-Яхская местная городская молодежная общест</w:t>
            </w:r>
            <w:r>
              <w:rPr>
                <w:bCs/>
                <w:spacing w:val="-1"/>
                <w:sz w:val="22"/>
              </w:rPr>
              <w:t>венная организация «Активист»- 2 представителя</w:t>
            </w:r>
            <w:r w:rsidRPr="005E3BDF">
              <w:rPr>
                <w:bCs/>
                <w:spacing w:val="-1"/>
                <w:sz w:val="22"/>
              </w:rPr>
              <w:t>.</w:t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711852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711852">
              <w:rPr>
                <w:bCs/>
                <w:spacing w:val="-1"/>
                <w:sz w:val="22"/>
              </w:rPr>
              <w:t>1</w:t>
            </w:r>
            <w:r>
              <w:rPr>
                <w:bCs/>
                <w:spacing w:val="-1"/>
                <w:sz w:val="22"/>
              </w:rPr>
              <w:t>1</w:t>
            </w:r>
          </w:p>
        </w:tc>
        <w:tc>
          <w:tcPr>
            <w:tcW w:w="3684" w:type="dxa"/>
          </w:tcPr>
          <w:p w:rsidR="0073586A" w:rsidRPr="00711852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711852">
              <w:rPr>
                <w:bCs/>
                <w:spacing w:val="-1"/>
                <w:sz w:val="22"/>
              </w:rPr>
              <w:t xml:space="preserve">День ВДВ. Встреча с десантниками. </w:t>
            </w:r>
          </w:p>
        </w:tc>
        <w:tc>
          <w:tcPr>
            <w:tcW w:w="5949" w:type="dxa"/>
          </w:tcPr>
          <w:p w:rsidR="0073586A" w:rsidRPr="00711852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711852">
              <w:rPr>
                <w:bCs/>
                <w:spacing w:val="-1"/>
                <w:sz w:val="22"/>
              </w:rPr>
              <w:t>02.08.2019 на базе МБОУ СОШ № 1 проведена беседа с воспитанниками лагеря с дневным пребыванием детей, в которой приняли участие 110 несовершеннолетних.</w:t>
            </w:r>
          </w:p>
        </w:tc>
        <w:tc>
          <w:tcPr>
            <w:tcW w:w="4393" w:type="dxa"/>
          </w:tcPr>
          <w:p w:rsidR="0073586A" w:rsidRPr="00711852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711852">
              <w:rPr>
                <w:bCs/>
                <w:spacing w:val="-1"/>
                <w:sz w:val="22"/>
              </w:rPr>
              <w:t>Представители Пыть-Яхской городской общественной организации ветеранов (пенсионеров) войны, труда, Вооруженных сил и правоохранительных органов</w:t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711852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>
              <w:rPr>
                <w:bCs/>
                <w:spacing w:val="-1"/>
                <w:sz w:val="22"/>
              </w:rPr>
              <w:t>1</w:t>
            </w:r>
            <w:r w:rsidRPr="00711852">
              <w:rPr>
                <w:bCs/>
                <w:spacing w:val="-1"/>
                <w:sz w:val="22"/>
              </w:rPr>
              <w:t>2</w:t>
            </w:r>
          </w:p>
        </w:tc>
        <w:tc>
          <w:tcPr>
            <w:tcW w:w="3684" w:type="dxa"/>
          </w:tcPr>
          <w:p w:rsidR="0073586A" w:rsidRPr="00711852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711852">
              <w:rPr>
                <w:bCs/>
                <w:spacing w:val="-1"/>
                <w:sz w:val="22"/>
              </w:rPr>
              <w:t>День Государственного флага РФ</w:t>
            </w:r>
          </w:p>
        </w:tc>
        <w:tc>
          <w:tcPr>
            <w:tcW w:w="5949" w:type="dxa"/>
          </w:tcPr>
          <w:p w:rsidR="0073586A" w:rsidRPr="00711852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711852">
              <w:rPr>
                <w:bCs/>
                <w:spacing w:val="-1"/>
                <w:sz w:val="22"/>
              </w:rPr>
              <w:t>22.08.2019 на базе МБОУ СОШ № 1 состоялась праздничная программа «День государственного флага Российской Федерации». Охват детей составил 150 человек. В рамках городского мероприятия проведена уличная акция «Моя гордость, моя Россия!» и автопробег «Под флагом России!».</w:t>
            </w:r>
          </w:p>
        </w:tc>
        <w:tc>
          <w:tcPr>
            <w:tcW w:w="4393" w:type="dxa"/>
          </w:tcPr>
          <w:p w:rsidR="0073586A" w:rsidRPr="00711852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711852">
              <w:rPr>
                <w:bCs/>
                <w:spacing w:val="-1"/>
                <w:sz w:val="22"/>
              </w:rPr>
              <w:t>Пыть-Яхская местная городская молодежная общественная организация «Активист»- 2 представителя.</w:t>
            </w:r>
          </w:p>
        </w:tc>
      </w:tr>
      <w:tr w:rsidR="0073586A" w:rsidRPr="002A291E" w:rsidTr="00C76A95">
        <w:tc>
          <w:tcPr>
            <w:tcW w:w="14885" w:type="dxa"/>
            <w:gridSpan w:val="6"/>
          </w:tcPr>
          <w:p w:rsidR="0073586A" w:rsidRPr="00DE2871" w:rsidRDefault="0073586A" w:rsidP="007259F4">
            <w:pPr>
              <w:pStyle w:val="NoSpacing"/>
              <w:jc w:val="center"/>
              <w:rPr>
                <w:b/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/>
                <w:sz w:val="22"/>
                <w:szCs w:val="22"/>
                <w:lang w:eastAsia="en-US"/>
              </w:rPr>
              <w:t>Развитие и использование потенциала молодежи в интересах укрепления единства российской нации, упрочения мира и согласия</w:t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>
              <w:rPr>
                <w:bCs/>
                <w:spacing w:val="-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84" w:type="dxa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600152">
              <w:rPr>
                <w:bCs/>
                <w:spacing w:val="-1"/>
                <w:sz w:val="22"/>
                <w:szCs w:val="22"/>
                <w:lang w:eastAsia="en-US"/>
              </w:rPr>
              <w:t>Открытие арт-объекта «Навстречу счастью»</w:t>
            </w:r>
            <w:r w:rsidRPr="00600152">
              <w:rPr>
                <w:bCs/>
                <w:spacing w:val="-1"/>
                <w:sz w:val="22"/>
                <w:szCs w:val="22"/>
                <w:lang w:eastAsia="en-US"/>
              </w:rPr>
              <w:tab/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24.07.2019 МАУК «Культурный центр: библиотека-музей» ЦБС Охват аудитории 56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rPr>
                <w:rFonts w:cs="Courier New"/>
                <w:bCs/>
                <w:color w:val="000000"/>
                <w:spacing w:val="-1"/>
                <w:lang w:eastAsia="en-US"/>
              </w:rPr>
            </w:pPr>
            <w:r w:rsidRPr="00DE2871">
              <w:rPr>
                <w:rFonts w:cs="Courier New"/>
                <w:bCs/>
                <w:color w:val="000000"/>
                <w:spacing w:val="-1"/>
                <w:sz w:val="22"/>
                <w:szCs w:val="22"/>
                <w:lang w:eastAsia="en-US"/>
              </w:rPr>
              <w:t>Волонтеры  Пыть-Яхской местной городской молодежной общественной организации «Активист» 15 чел.</w:t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>
              <w:rPr>
                <w:bCs/>
                <w:spacing w:val="-1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684" w:type="dxa"/>
          </w:tcPr>
          <w:p w:rsidR="0073586A" w:rsidRPr="00382E90" w:rsidRDefault="0073586A" w:rsidP="007259F4">
            <w:pPr>
              <w:pStyle w:val="NoSpacing"/>
              <w:jc w:val="center"/>
              <w:rPr>
                <w:bCs/>
                <w:color w:val="auto"/>
                <w:spacing w:val="-1"/>
                <w:sz w:val="22"/>
                <w:szCs w:val="22"/>
                <w:lang w:eastAsia="en-US"/>
              </w:rPr>
            </w:pPr>
            <w:r w:rsidRPr="00382E90">
              <w:rPr>
                <w:bCs/>
                <w:color w:val="auto"/>
                <w:spacing w:val="-1"/>
                <w:sz w:val="22"/>
                <w:szCs w:val="22"/>
                <w:lang w:eastAsia="en-US"/>
              </w:rPr>
              <w:t>«Беслан: боль и скорбь» (6+)</w:t>
            </w:r>
          </w:p>
        </w:tc>
        <w:tc>
          <w:tcPr>
            <w:tcW w:w="5949" w:type="dxa"/>
          </w:tcPr>
          <w:p w:rsidR="0073586A" w:rsidRPr="00382E90" w:rsidRDefault="0073586A" w:rsidP="007259F4">
            <w:pPr>
              <w:pStyle w:val="NoSpacing"/>
              <w:jc w:val="left"/>
              <w:rPr>
                <w:bCs/>
                <w:color w:val="auto"/>
                <w:spacing w:val="-1"/>
                <w:sz w:val="22"/>
                <w:szCs w:val="22"/>
                <w:lang w:eastAsia="en-US"/>
              </w:rPr>
            </w:pPr>
            <w:r w:rsidRPr="00382E90">
              <w:rPr>
                <w:bCs/>
                <w:color w:val="auto"/>
                <w:spacing w:val="-1"/>
                <w:sz w:val="22"/>
                <w:szCs w:val="22"/>
                <w:lang w:eastAsia="en-US"/>
              </w:rPr>
              <w:t>03.09.2019 г</w:t>
            </w:r>
            <w:r>
              <w:rPr>
                <w:bCs/>
                <w:color w:val="auto"/>
                <w:spacing w:val="-1"/>
                <w:sz w:val="22"/>
                <w:szCs w:val="22"/>
                <w:lang w:eastAsia="en-US"/>
              </w:rPr>
              <w:t xml:space="preserve">. - </w:t>
            </w:r>
            <w:r w:rsidRPr="00382E90">
              <w:rPr>
                <w:bCs/>
                <w:color w:val="auto"/>
                <w:spacing w:val="-1"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color w:val="auto"/>
                <w:spacing w:val="-1"/>
                <w:sz w:val="22"/>
                <w:szCs w:val="22"/>
                <w:lang w:eastAsia="en-US"/>
              </w:rPr>
              <w:t>м</w:t>
            </w:r>
            <w:r w:rsidRPr="00382E90">
              <w:rPr>
                <w:bCs/>
                <w:color w:val="auto"/>
                <w:spacing w:val="-1"/>
                <w:sz w:val="22"/>
                <w:szCs w:val="22"/>
                <w:lang w:eastAsia="en-US"/>
              </w:rPr>
              <w:t>итинг, посвященный Дню солидарности в борьбе с терроризмом, прилегающая территория МБОУ СОШ №1 (обелиск «Памяти и Славы»), охват зрительской аудитории – 200 человек из них участников 9 человек.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rPr>
                <w:rFonts w:cs="Courier New"/>
                <w:bCs/>
                <w:color w:val="000000"/>
                <w:spacing w:val="-1"/>
                <w:lang w:eastAsia="en-US"/>
              </w:rPr>
            </w:pPr>
          </w:p>
        </w:tc>
      </w:tr>
      <w:tr w:rsidR="0073586A" w:rsidRPr="002A291E" w:rsidTr="000B664B">
        <w:tc>
          <w:tcPr>
            <w:tcW w:w="14885" w:type="dxa"/>
            <w:gridSpan w:val="6"/>
          </w:tcPr>
          <w:p w:rsidR="0073586A" w:rsidRPr="00DE2871" w:rsidRDefault="0073586A" w:rsidP="007259F4">
            <w:pPr>
              <w:rPr>
                <w:rFonts w:cs="Courier New"/>
                <w:bCs/>
                <w:color w:val="000000"/>
                <w:spacing w:val="-1"/>
                <w:lang w:eastAsia="en-US"/>
              </w:rPr>
            </w:pP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>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</w:t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CE46B3" w:rsidRDefault="0073586A" w:rsidP="007259F4">
            <w:pPr>
              <w:pStyle w:val="NoSpacing"/>
              <w:ind w:left="36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684" w:type="dxa"/>
          </w:tcPr>
          <w:p w:rsidR="0073586A" w:rsidRPr="00CE46B3" w:rsidRDefault="0073586A" w:rsidP="007259F4">
            <w:pPr>
              <w:jc w:val="center"/>
              <w:rPr>
                <w:bCs/>
                <w:spacing w:val="-1"/>
                <w:lang w:eastAsia="en-US"/>
              </w:rPr>
            </w:pPr>
            <w:r w:rsidRPr="003A31CB">
              <w:rPr>
                <w:bCs/>
                <w:spacing w:val="-1"/>
                <w:sz w:val="22"/>
                <w:szCs w:val="22"/>
                <w:lang w:eastAsia="en-US"/>
              </w:rPr>
              <w:t xml:space="preserve">Памятка «Правовые проблемы интернет - пространства» </w:t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rPr>
                <w:rFonts w:cs="Times New Roman"/>
                <w:sz w:val="22"/>
                <w:szCs w:val="22"/>
              </w:rPr>
            </w:pPr>
            <w:r w:rsidRPr="00DE2871">
              <w:rPr>
                <w:rFonts w:cs="Times New Roman"/>
                <w:sz w:val="22"/>
                <w:szCs w:val="22"/>
              </w:rPr>
              <w:t>24.09.2019 МАУК «КЦ: библиотека-музей» ЦБС</w:t>
            </w:r>
            <w:r>
              <w:rPr>
                <w:rFonts w:cs="Times New Roman"/>
                <w:sz w:val="22"/>
                <w:szCs w:val="22"/>
              </w:rPr>
              <w:t>.</w:t>
            </w:r>
            <w:r w:rsidRPr="00DE2871">
              <w:rPr>
                <w:rFonts w:cs="Times New Roman"/>
                <w:sz w:val="22"/>
                <w:szCs w:val="22"/>
              </w:rPr>
              <w:t xml:space="preserve"> Памятка знакомит с правовыми проблемами, возникающими в интернете. Выпущено и распространено среди пользователей библиотек 20 экз.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CE46B3" w:rsidRDefault="0073586A" w:rsidP="007259F4">
            <w:pPr>
              <w:pStyle w:val="NoSpacing"/>
              <w:ind w:left="36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3684" w:type="dxa"/>
          </w:tcPr>
          <w:p w:rsidR="0073586A" w:rsidRPr="00382E90" w:rsidRDefault="0073586A" w:rsidP="007259F4">
            <w:pPr>
              <w:pStyle w:val="NoSpacing"/>
              <w:jc w:val="left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МАУК «КДЦ»</w:t>
            </w:r>
          </w:p>
          <w:p w:rsidR="0073586A" w:rsidRPr="003A31CB" w:rsidRDefault="0073586A" w:rsidP="007259F4">
            <w:pPr>
              <w:jc w:val="center"/>
              <w:rPr>
                <w:bCs/>
                <w:spacing w:val="-1"/>
                <w:lang w:eastAsia="en-US"/>
              </w:rPr>
            </w:pPr>
          </w:p>
        </w:tc>
        <w:tc>
          <w:tcPr>
            <w:tcW w:w="5949" w:type="dxa"/>
          </w:tcPr>
          <w:p w:rsidR="0073586A" w:rsidRPr="00382E90" w:rsidRDefault="0073586A" w:rsidP="007259F4">
            <w:pPr>
              <w:pStyle w:val="NoSpacing"/>
              <w:jc w:val="left"/>
              <w:rPr>
                <w:rFonts w:cs="Times New Roman"/>
                <w:color w:val="auto"/>
                <w:sz w:val="22"/>
                <w:szCs w:val="22"/>
              </w:rPr>
            </w:pPr>
            <w:r w:rsidRPr="00382E90">
              <w:rPr>
                <w:rFonts w:cs="Times New Roman"/>
                <w:color w:val="auto"/>
                <w:sz w:val="22"/>
                <w:szCs w:val="22"/>
              </w:rPr>
              <w:t>В городском еженедельнике «Новая северная газета» в рубрике «Афиша недели» размещается информационный материал по проведению мероприятий, программы праздников и наборы в коллективы учреждения.</w:t>
            </w:r>
          </w:p>
          <w:p w:rsidR="0073586A" w:rsidRPr="00DE2871" w:rsidRDefault="0073586A" w:rsidP="007259F4">
            <w:pPr>
              <w:pStyle w:val="NoSpacing"/>
              <w:rPr>
                <w:rFonts w:cs="Times New Roman"/>
                <w:sz w:val="22"/>
                <w:szCs w:val="22"/>
              </w:rPr>
            </w:pPr>
            <w:r w:rsidRPr="00382E90">
              <w:rPr>
                <w:rFonts w:cs="Times New Roman"/>
                <w:color w:val="auto"/>
                <w:sz w:val="22"/>
                <w:szCs w:val="22"/>
              </w:rPr>
              <w:t>За 3 квартал 2019 года: афиши – 418, листовки –680 , буклеты – 395 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2F5573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</w:rPr>
            </w:pPr>
            <w:r>
              <w:rPr>
                <w:bCs/>
                <w:spacing w:val="-1"/>
                <w:sz w:val="22"/>
              </w:rPr>
              <w:t>3</w:t>
            </w:r>
          </w:p>
        </w:tc>
        <w:tc>
          <w:tcPr>
            <w:tcW w:w="3684" w:type="dxa"/>
          </w:tcPr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Размещение информации в сфере межнациональных (межэтнических) и межконфессиональных отношений, профилактики экстремизма;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информационное сопровождение в СМИ мероприятий муниципальной программы в сфере межнациональных (межэтнических) отношений, профилактики экстремизма в общественно-политическом еженедельнике «Новая Северная газета»</w:t>
            </w:r>
          </w:p>
        </w:tc>
        <w:tc>
          <w:tcPr>
            <w:tcW w:w="5949" w:type="dxa"/>
          </w:tcPr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За отчетный период был опубликован 16 материалов, направленный на гармонизацию межнациональных и межконфессиональных отношений, профилактику экстремизма; организовано информационное сопровождение в СМИ мероприятий муниципальной программы в сфере межнациональных (межэтнических) отношений, профилактики экстремизма.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</w:p>
        </w:tc>
        <w:tc>
          <w:tcPr>
            <w:tcW w:w="4393" w:type="dxa"/>
          </w:tcPr>
          <w:p w:rsidR="0073586A" w:rsidRPr="002F5573" w:rsidRDefault="0073586A" w:rsidP="007259F4">
            <w:pPr>
              <w:pStyle w:val="NoSpacing"/>
            </w:pPr>
            <w:r w:rsidRPr="002F5573">
              <w:rPr>
                <w:bCs/>
                <w:spacing w:val="-1"/>
                <w:sz w:val="22"/>
              </w:rPr>
              <w:t>К подготовке материалов привлечены представители следующих общественных, религиозных организаций:</w:t>
            </w:r>
            <w:r w:rsidRPr="002F5573">
              <w:t xml:space="preserve"> 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t>-</w:t>
            </w:r>
            <w:r w:rsidRPr="002F5573">
              <w:rPr>
                <w:bCs/>
                <w:spacing w:val="-1"/>
                <w:sz w:val="22"/>
              </w:rPr>
              <w:t>Местная религиозная организация православный Приход храма в честь иконы Божией Матери «Нечаянная Радость» г. Пыть-Ях Ханты-Мансийского автономного округа - Югры Тюменской области Ханты-Мансийской Епархии Русской Православной Церкви (Московский Патриархат);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- Местная мусульманская религиозная организация города Пыть-Яха;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- Местная религиозная организация православный Приход храма в честь святых мучеников и бессребреников Космы и Дамиана г. Пыть-Ях Ханты-Мансийского автономного округа-Югры Тюменской области Ханты-Мансийской Епархии Русской Православной Церкви (Московский Патриархат);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- Пыть-Яхская городская общественная организация ветеранов (пенсионеров) войны, труда, Вооруженных сил и правоохранительных органов;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- Пыть-Яхское городское отделение Российского Союза ветеранов Афганистана "Побратимы".</w:t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2F5573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</w:rPr>
            </w:pPr>
            <w:r>
              <w:rPr>
                <w:bCs/>
                <w:spacing w:val="-1"/>
                <w:sz w:val="22"/>
              </w:rPr>
              <w:t>4</w:t>
            </w:r>
          </w:p>
        </w:tc>
        <w:tc>
          <w:tcPr>
            <w:tcW w:w="3684" w:type="dxa"/>
          </w:tcPr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Размещение информации в сфере межнациональных (межэтнических) и межконфессиональных отношений, профилактики экстремизма;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информационное сопровождение в СМИ мероприятий муниципальной программы в сфере межнациональных (межэтнических) отношений, профилактики экстремизма в эфире радио «Пыть-Яхинформ».</w:t>
            </w:r>
          </w:p>
        </w:tc>
        <w:tc>
          <w:tcPr>
            <w:tcW w:w="5949" w:type="dxa"/>
          </w:tcPr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За отчетный период было опубликовано 7 материалов, направленных на гармонизацию межнациональных и межконфессиональных отношений, профилактику экстремизма.</w:t>
            </w:r>
          </w:p>
        </w:tc>
        <w:tc>
          <w:tcPr>
            <w:tcW w:w="4393" w:type="dxa"/>
          </w:tcPr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 xml:space="preserve">К подготовке материалов привлечены представители следующих общественных, религиозных организаций: 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-Местная религиозная организация православный Приход храма в честь иконы Божией Матери «Нечаянная Радость» г. Пыть-Ях Ханты-Мансийского автономного округа - Югры Тюменской области Ханты-Мансийской Епархии Русской Православной Церкви (Московский Патриархат);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- Местная мусульманская религиозная организация города Пыть-Яха;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- Местная религиозная организация православный Приход храма в честь святых мучеников и бессребреников Космы и Дамиана г. Пыть-Ях Ханты-Мансийского автономного округа-Югры Тюменской области Ханты-Мансийской Епархии Русской Православной Церкви (Московский Патриархат);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- Пыть-Яхская городская общественная организация ветеранов (пенсионеров) войны, труда, Вооруженных сил и правоохранительных органов;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- Пыть-Яхское городское отделение Российского Союза ветеранов Афганистана "Побратимы".</w:t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2F5573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</w:rPr>
            </w:pPr>
            <w:r>
              <w:rPr>
                <w:bCs/>
                <w:spacing w:val="-1"/>
                <w:sz w:val="22"/>
              </w:rPr>
              <w:t>5</w:t>
            </w:r>
          </w:p>
        </w:tc>
        <w:tc>
          <w:tcPr>
            <w:tcW w:w="3684" w:type="dxa"/>
          </w:tcPr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Размещение информации в сфере межнациональных (межэтнических) и межконфессиональных отношений, профилактики экстремизма;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информационное сопровождение в СМИ мероприятий муниципальной программы в сфере межнациональных (межэтнических) отношений, профилактики экстремизма на официальном сайте администрации г.Пыть-Яха</w:t>
            </w:r>
          </w:p>
        </w:tc>
        <w:tc>
          <w:tcPr>
            <w:tcW w:w="5949" w:type="dxa"/>
          </w:tcPr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За отчетный период было опубликовано 3 материала, направленных на профилактику экстремизма; на гармонизацию межнациональных и межконфессиональных отношений.</w:t>
            </w:r>
          </w:p>
        </w:tc>
        <w:tc>
          <w:tcPr>
            <w:tcW w:w="4393" w:type="dxa"/>
          </w:tcPr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 xml:space="preserve">К подготовке материалов привлечены представители следующих общественных, религиозных организаций, казачьих обществ: 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-Местная религиозная организация православный Приход храма в честь иконы Божией Матери «Нечаянная Радость» г. Пыть-Ях Ханты-Мансийского автономного округа - Югры Тюменской области Ханты-Мансийской Епархии Русской Православной Церкви (Московский Патриархат);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- Местная мусульманская религиозная организация города Пыть-Яха;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- Местная религиозная организация православный Приход храма в честь святых мучеников и бессребреников Космы и Дамиана г. Пыть-Ях Ханты-Мансийского автономного округа-Югры Тюменской области Ханты-Мансийской Епархии Русской Православной Церкви (Московский Патриархат);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- Пыть-Яхская городская общественная организация ветеранов (пенсионеров) войны, труда, Вооруженных сил и правоохранительных органов;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- Пыть-Яхское городское отделение Российского Союза ветеранов Афганистана "Побратимы".</w:t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2F5573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</w:rPr>
            </w:pPr>
            <w:r>
              <w:rPr>
                <w:bCs/>
                <w:spacing w:val="-1"/>
                <w:sz w:val="22"/>
              </w:rPr>
              <w:t>6</w:t>
            </w:r>
          </w:p>
        </w:tc>
        <w:tc>
          <w:tcPr>
            <w:tcW w:w="3684" w:type="dxa"/>
          </w:tcPr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Размещение информации в сфере межнациональных (межэтнических) и межконфессиональных отношений, профилактики экстремизма;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информационное сопровождение в СМИ мероприятий муниципальной программы в сфере межнациональных (межэтнических) отношений, профилактики экстремизма в эфире телерадиокомпании МАУ ТРК «Пыть-Яхинформ»</w:t>
            </w:r>
          </w:p>
        </w:tc>
        <w:tc>
          <w:tcPr>
            <w:tcW w:w="5949" w:type="dxa"/>
          </w:tcPr>
          <w:p w:rsidR="0073586A" w:rsidRPr="002F5573" w:rsidRDefault="0073586A" w:rsidP="007259F4">
            <w:pPr>
              <w:pStyle w:val="NoSpacing"/>
            </w:pPr>
            <w:r w:rsidRPr="002F5573">
              <w:rPr>
                <w:bCs/>
                <w:spacing w:val="-1"/>
                <w:sz w:val="22"/>
              </w:rPr>
              <w:t>За отчетный период было опубликовано 4 материала, направленных на профилактику экстремизма; 16 материалов, направленный на гармонизацию межнациональных и межконфессиональных отношений; организовано информационное сопровождение в СМИ мероприятий муниципальной программы в сфере межнациональных (межэтнических) отношений, профилактики экстремизма.</w:t>
            </w:r>
            <w:r w:rsidRPr="002F5573">
              <w:t xml:space="preserve"> 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На постоянной основе транслируются в эфире телеканала «Домашний» МАУ «ТРК Пыть-Яхинформ» видеоролики социальной направленности, направленные на гармонизацию межнациональных и межконфессиональных отношений.</w:t>
            </w:r>
          </w:p>
        </w:tc>
        <w:tc>
          <w:tcPr>
            <w:tcW w:w="4393" w:type="dxa"/>
          </w:tcPr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 xml:space="preserve">К подготовке материалов привлечены представители следующих общественных, религиозных организаций, казачьих обществ: 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-Местная религиозная организация православный Приход храма в честь иконы Божией Матери «Нечаянная Радость» г. Пыть-Ях Ханты-Мансийского автономного округа - Югры Тюменской области Ханты-Мансийской Епархии Русской Православной Церкви (Московский Патриархат);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- Местная мусульманская религиозная организация города Пыть-Яха;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- Местная религиозная организация православный Приход храма в честь святых мучеников и бессребреников Космы и Дамиана г. Пыть-Ях Ханты-Мансийского автономного округа-Югры Тюменской области Ханты-Мансийской Епархии Русской Православной Церкви (Московский Патриархат);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- Пыть-Яхская городская общественная организация ветеранов (пенсионеров) войны, труда, Вооруженных сил и правоохранительных органов;</w:t>
            </w:r>
          </w:p>
          <w:p w:rsidR="0073586A" w:rsidRPr="002F5573" w:rsidRDefault="0073586A" w:rsidP="007259F4">
            <w:pPr>
              <w:pStyle w:val="NoSpacing"/>
              <w:rPr>
                <w:bCs/>
                <w:spacing w:val="-1"/>
                <w:sz w:val="22"/>
              </w:rPr>
            </w:pPr>
            <w:r w:rsidRPr="002F5573">
              <w:rPr>
                <w:bCs/>
                <w:spacing w:val="-1"/>
                <w:sz w:val="22"/>
              </w:rPr>
              <w:t>- Пыть-Яхское городское отделение Российского Союза ветеранов Афганистана "Побратимы".</w:t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1E1931" w:rsidRDefault="0073586A" w:rsidP="007259F4">
            <w:pPr>
              <w:pStyle w:val="NoSpacing"/>
              <w:ind w:left="360"/>
              <w:jc w:val="lef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3684" w:type="dxa"/>
          </w:tcPr>
          <w:p w:rsidR="0073586A" w:rsidRPr="00CA7A75" w:rsidRDefault="0073586A" w:rsidP="007259F4">
            <w:pPr>
              <w:autoSpaceDE w:val="0"/>
              <w:autoSpaceDN w:val="0"/>
              <w:adjustRightInd w:val="0"/>
              <w:rPr>
                <w:b/>
                <w:bCs/>
                <w:spacing w:val="-1"/>
              </w:rPr>
            </w:pPr>
            <w:r w:rsidRPr="00CA7A75">
              <w:rPr>
                <w:sz w:val="22"/>
                <w:szCs w:val="22"/>
              </w:rPr>
              <w:t xml:space="preserve">Распространение среди обучающихся и их родителей методического материала по противодействию экстремизму: наглядных информационных  </w:t>
            </w:r>
          </w:p>
        </w:tc>
        <w:tc>
          <w:tcPr>
            <w:tcW w:w="5949" w:type="dxa"/>
          </w:tcPr>
          <w:p w:rsidR="0073586A" w:rsidRPr="00CA7A75" w:rsidRDefault="0073586A" w:rsidP="007259F4">
            <w:pPr>
              <w:pStyle w:val="NoSpacing"/>
              <w:jc w:val="left"/>
              <w:rPr>
                <w:sz w:val="22"/>
              </w:rPr>
            </w:pPr>
            <w:r w:rsidRPr="00CA7A75">
              <w:rPr>
                <w:sz w:val="22"/>
              </w:rPr>
              <w:t xml:space="preserve">МБУ Спортивная школа, МБУ Спортивная школа олимпийского резерва, МАУ «Спортивный комплекс». </w:t>
            </w:r>
            <w:r>
              <w:rPr>
                <w:sz w:val="22"/>
              </w:rPr>
              <w:t>Общий охват</w:t>
            </w:r>
            <w:r w:rsidRPr="00CA7A75">
              <w:rPr>
                <w:sz w:val="22"/>
              </w:rPr>
              <w:t xml:space="preserve"> - </w:t>
            </w:r>
            <w:r>
              <w:rPr>
                <w:sz w:val="22"/>
              </w:rPr>
              <w:t>327</w:t>
            </w:r>
            <w:r w:rsidRPr="00CA7A75">
              <w:rPr>
                <w:sz w:val="22"/>
              </w:rPr>
              <w:t xml:space="preserve"> чел.</w:t>
            </w:r>
          </w:p>
        </w:tc>
        <w:tc>
          <w:tcPr>
            <w:tcW w:w="4393" w:type="dxa"/>
          </w:tcPr>
          <w:p w:rsidR="0073586A" w:rsidRPr="005978C5" w:rsidRDefault="0073586A" w:rsidP="007259F4">
            <w:pPr>
              <w:pStyle w:val="NoSpacing"/>
              <w:jc w:val="center"/>
              <w:rPr>
                <w:b/>
                <w:sz w:val="22"/>
              </w:rPr>
            </w:pP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1E1931" w:rsidRDefault="0073586A" w:rsidP="007259F4">
            <w:pPr>
              <w:pStyle w:val="NoSpacing"/>
              <w:ind w:left="360"/>
              <w:jc w:val="lef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3684" w:type="dxa"/>
          </w:tcPr>
          <w:p w:rsidR="0073586A" w:rsidRPr="00CA7A75" w:rsidRDefault="0073586A" w:rsidP="007259F4">
            <w:pPr>
              <w:autoSpaceDE w:val="0"/>
              <w:autoSpaceDN w:val="0"/>
              <w:adjustRightInd w:val="0"/>
            </w:pPr>
            <w:r w:rsidRPr="00CA7A75">
              <w:rPr>
                <w:sz w:val="22"/>
                <w:szCs w:val="22"/>
              </w:rPr>
              <w:t>Распространение буклетов, листовок, материалов о правилах общения в сети Интернет и о выборе сайтов.</w:t>
            </w:r>
          </w:p>
        </w:tc>
        <w:tc>
          <w:tcPr>
            <w:tcW w:w="5949" w:type="dxa"/>
          </w:tcPr>
          <w:p w:rsidR="0073586A" w:rsidRPr="00CA7A75" w:rsidRDefault="0073586A" w:rsidP="007259F4">
            <w:pPr>
              <w:pStyle w:val="NoSpacing"/>
              <w:jc w:val="left"/>
              <w:rPr>
                <w:sz w:val="22"/>
              </w:rPr>
            </w:pPr>
            <w:r w:rsidRPr="00CA7A75">
              <w:rPr>
                <w:sz w:val="22"/>
              </w:rPr>
              <w:t>МБУ Спортивная школа, МБУ Спортивная школа олимпийского резерва, МАУ «Спортивный комплекс».</w:t>
            </w:r>
            <w:r>
              <w:rPr>
                <w:sz w:val="22"/>
              </w:rPr>
              <w:t xml:space="preserve"> Общий охват</w:t>
            </w:r>
            <w:r w:rsidRPr="00CA7A75">
              <w:rPr>
                <w:sz w:val="22"/>
              </w:rPr>
              <w:t xml:space="preserve"> - </w:t>
            </w:r>
            <w:r>
              <w:rPr>
                <w:sz w:val="22"/>
              </w:rPr>
              <w:t>350</w:t>
            </w:r>
            <w:r w:rsidRPr="00CA7A75">
              <w:rPr>
                <w:sz w:val="22"/>
              </w:rPr>
              <w:t xml:space="preserve"> чел.</w:t>
            </w:r>
          </w:p>
        </w:tc>
        <w:tc>
          <w:tcPr>
            <w:tcW w:w="4393" w:type="dxa"/>
          </w:tcPr>
          <w:p w:rsidR="0073586A" w:rsidRPr="005978C5" w:rsidRDefault="0073586A" w:rsidP="007259F4">
            <w:pPr>
              <w:pStyle w:val="NoSpacing"/>
              <w:jc w:val="center"/>
              <w:rPr>
                <w:b/>
                <w:sz w:val="22"/>
              </w:rPr>
            </w:pP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1E1931" w:rsidRDefault="0073586A" w:rsidP="007259F4">
            <w:pPr>
              <w:pStyle w:val="NoSpacing"/>
              <w:ind w:left="360"/>
              <w:jc w:val="left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3684" w:type="dxa"/>
          </w:tcPr>
          <w:p w:rsidR="0073586A" w:rsidRPr="00CA7A75" w:rsidRDefault="0073586A" w:rsidP="007259F4">
            <w:pPr>
              <w:autoSpaceDE w:val="0"/>
              <w:autoSpaceDN w:val="0"/>
              <w:adjustRightInd w:val="0"/>
            </w:pPr>
            <w:r w:rsidRPr="00CA7A75">
              <w:rPr>
                <w:sz w:val="22"/>
                <w:szCs w:val="22"/>
              </w:rPr>
              <w:t xml:space="preserve">- Размещение информационных сообщений и материалов по профилактике экстремизма на сайтах. </w:t>
            </w:r>
          </w:p>
        </w:tc>
        <w:tc>
          <w:tcPr>
            <w:tcW w:w="5949" w:type="dxa"/>
          </w:tcPr>
          <w:p w:rsidR="0073586A" w:rsidRPr="00CA7A75" w:rsidRDefault="0073586A" w:rsidP="007259F4">
            <w:pPr>
              <w:pStyle w:val="NoSpacing"/>
              <w:jc w:val="left"/>
              <w:rPr>
                <w:sz w:val="22"/>
              </w:rPr>
            </w:pPr>
            <w:r w:rsidRPr="00CA7A75">
              <w:rPr>
                <w:sz w:val="22"/>
              </w:rPr>
              <w:t>МБУ Спортивная школа</w:t>
            </w:r>
            <w:r>
              <w:rPr>
                <w:sz w:val="22"/>
              </w:rPr>
              <w:t xml:space="preserve"> </w:t>
            </w:r>
            <w:hyperlink r:id="rId9" w:history="1">
              <w:r w:rsidRPr="00CA7A75">
                <w:rPr>
                  <w:rStyle w:val="Hyperlink"/>
                  <w:sz w:val="22"/>
                </w:rPr>
                <w:t>http</w:t>
              </w:r>
              <w:r w:rsidRPr="008A485D">
                <w:rPr>
                  <w:rStyle w:val="Hyperlink"/>
                  <w:sz w:val="22"/>
                  <w:lang w:val="ru-RU"/>
                </w:rPr>
                <w:t>://</w:t>
              </w:r>
              <w:r w:rsidRPr="00CA7A75">
                <w:rPr>
                  <w:rStyle w:val="Hyperlink"/>
                  <w:sz w:val="22"/>
                </w:rPr>
                <w:t>dush</w:t>
              </w:r>
              <w:r w:rsidRPr="008A485D">
                <w:rPr>
                  <w:rStyle w:val="Hyperlink"/>
                  <w:sz w:val="22"/>
                  <w:lang w:val="ru-RU"/>
                </w:rPr>
                <w:t>-</w:t>
              </w:r>
              <w:r w:rsidRPr="00CA7A75">
                <w:rPr>
                  <w:rStyle w:val="Hyperlink"/>
                  <w:sz w:val="22"/>
                </w:rPr>
                <w:t>pyt</w:t>
              </w:r>
              <w:r w:rsidRPr="008A485D">
                <w:rPr>
                  <w:rStyle w:val="Hyperlink"/>
                  <w:sz w:val="22"/>
                  <w:lang w:val="ru-RU"/>
                </w:rPr>
                <w:t>-</w:t>
              </w:r>
              <w:r w:rsidRPr="00CA7A75">
                <w:rPr>
                  <w:rStyle w:val="Hyperlink"/>
                  <w:sz w:val="22"/>
                </w:rPr>
                <w:t>yah</w:t>
              </w:r>
              <w:r w:rsidRPr="008A485D">
                <w:rPr>
                  <w:rStyle w:val="Hyperlink"/>
                  <w:sz w:val="22"/>
                  <w:lang w:val="ru-RU"/>
                </w:rPr>
                <w:t>.</w:t>
              </w:r>
              <w:r w:rsidRPr="00CA7A75">
                <w:rPr>
                  <w:rStyle w:val="Hyperlink"/>
                  <w:sz w:val="22"/>
                </w:rPr>
                <w:t>ru</w:t>
              </w:r>
            </w:hyperlink>
            <w:r w:rsidRPr="00CA7A75">
              <w:rPr>
                <w:sz w:val="22"/>
              </w:rPr>
              <w:t>, МБУ Спортивная школа олимпийского резерва</w:t>
            </w:r>
            <w:hyperlink r:id="rId10" w:history="1">
              <w:r w:rsidRPr="00CA7A75">
                <w:rPr>
                  <w:rStyle w:val="Hyperlink"/>
                  <w:color w:val="3366FF"/>
                  <w:sz w:val="22"/>
                </w:rPr>
                <w:t>http</w:t>
              </w:r>
              <w:r w:rsidRPr="008A485D">
                <w:rPr>
                  <w:rStyle w:val="Hyperlink"/>
                  <w:color w:val="3366FF"/>
                  <w:sz w:val="22"/>
                  <w:lang w:val="ru-RU"/>
                </w:rPr>
                <w:t>://</w:t>
              </w:r>
              <w:r w:rsidRPr="00CA7A75">
                <w:rPr>
                  <w:rStyle w:val="Hyperlink"/>
                  <w:color w:val="3366FF"/>
                  <w:sz w:val="22"/>
                </w:rPr>
                <w:t>sdyushor</w:t>
              </w:r>
              <w:r w:rsidRPr="008A485D">
                <w:rPr>
                  <w:rStyle w:val="Hyperlink"/>
                  <w:color w:val="3366FF"/>
                  <w:sz w:val="22"/>
                  <w:lang w:val="ru-RU"/>
                </w:rPr>
                <w:t>.</w:t>
              </w:r>
              <w:r w:rsidRPr="00CA7A75">
                <w:rPr>
                  <w:rStyle w:val="Hyperlink"/>
                  <w:color w:val="3366FF"/>
                  <w:sz w:val="22"/>
                </w:rPr>
                <w:t>hmaoschool</w:t>
              </w:r>
              <w:r w:rsidRPr="008A485D">
                <w:rPr>
                  <w:rStyle w:val="Hyperlink"/>
                  <w:color w:val="3366FF"/>
                  <w:sz w:val="22"/>
                  <w:lang w:val="ru-RU"/>
                </w:rPr>
                <w:t>.</w:t>
              </w:r>
              <w:r w:rsidRPr="00CA7A75">
                <w:rPr>
                  <w:rStyle w:val="Hyperlink"/>
                  <w:color w:val="3366FF"/>
                  <w:sz w:val="22"/>
                </w:rPr>
                <w:t>ru</w:t>
              </w:r>
              <w:r w:rsidRPr="008A485D">
                <w:rPr>
                  <w:rStyle w:val="Hyperlink"/>
                  <w:color w:val="3366FF"/>
                  <w:sz w:val="22"/>
                  <w:lang w:val="ru-RU"/>
                </w:rPr>
                <w:t>/</w:t>
              </w:r>
              <w:r w:rsidRPr="00CA7A75">
                <w:rPr>
                  <w:rStyle w:val="Hyperlink"/>
                  <w:color w:val="3366FF"/>
                  <w:sz w:val="22"/>
                </w:rPr>
                <w:t>info</w:t>
              </w:r>
              <w:r w:rsidRPr="008A485D">
                <w:rPr>
                  <w:rStyle w:val="Hyperlink"/>
                  <w:color w:val="3366FF"/>
                  <w:sz w:val="22"/>
                  <w:lang w:val="ru-RU"/>
                </w:rPr>
                <w:t>/9</w:t>
              </w:r>
            </w:hyperlink>
            <w:r w:rsidRPr="00CA7A75">
              <w:rPr>
                <w:sz w:val="22"/>
              </w:rPr>
              <w:t xml:space="preserve">, </w:t>
            </w:r>
          </w:p>
        </w:tc>
        <w:tc>
          <w:tcPr>
            <w:tcW w:w="4393" w:type="dxa"/>
          </w:tcPr>
          <w:p w:rsidR="0073586A" w:rsidRPr="005978C5" w:rsidRDefault="0073586A" w:rsidP="007259F4">
            <w:pPr>
              <w:pStyle w:val="NoSpacing"/>
              <w:jc w:val="center"/>
              <w:rPr>
                <w:b/>
                <w:sz w:val="22"/>
              </w:rPr>
            </w:pP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1E1931" w:rsidRDefault="0073586A" w:rsidP="007259F4">
            <w:pPr>
              <w:pStyle w:val="NoSpacing"/>
              <w:ind w:left="360"/>
              <w:jc w:val="lef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3684" w:type="dxa"/>
          </w:tcPr>
          <w:p w:rsidR="0073586A" w:rsidRPr="00CA7A75" w:rsidRDefault="0073586A" w:rsidP="007259F4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П</w:t>
            </w:r>
            <w:r w:rsidRPr="00CA7A75">
              <w:rPr>
                <w:sz w:val="22"/>
                <w:szCs w:val="22"/>
              </w:rPr>
              <w:t>убликации о «Влияние интернета на развитие личности ребенка».</w:t>
            </w:r>
          </w:p>
        </w:tc>
        <w:tc>
          <w:tcPr>
            <w:tcW w:w="5949" w:type="dxa"/>
          </w:tcPr>
          <w:p w:rsidR="0073586A" w:rsidRPr="00CA7A75" w:rsidRDefault="0073586A" w:rsidP="007259F4">
            <w:pPr>
              <w:pStyle w:val="NoSpacing"/>
              <w:jc w:val="left"/>
              <w:rPr>
                <w:sz w:val="22"/>
              </w:rPr>
            </w:pPr>
            <w:r w:rsidRPr="00CA7A75">
              <w:rPr>
                <w:sz w:val="22"/>
              </w:rPr>
              <w:t>МБУ Спортивная школа, МБУ Спортивная школа олимпийского резерва, МАУ «Спортивный комплекс».</w:t>
            </w:r>
          </w:p>
        </w:tc>
        <w:tc>
          <w:tcPr>
            <w:tcW w:w="4393" w:type="dxa"/>
          </w:tcPr>
          <w:p w:rsidR="0073586A" w:rsidRPr="005978C5" w:rsidRDefault="0073586A" w:rsidP="007259F4">
            <w:pPr>
              <w:pStyle w:val="NoSpacing"/>
              <w:jc w:val="center"/>
              <w:rPr>
                <w:b/>
                <w:sz w:val="22"/>
              </w:rPr>
            </w:pP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Pr="001E1931" w:rsidRDefault="0073586A" w:rsidP="007259F4">
            <w:pPr>
              <w:pStyle w:val="NoSpacing"/>
              <w:ind w:left="360"/>
              <w:jc w:val="lef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3684" w:type="dxa"/>
          </w:tcPr>
          <w:p w:rsidR="0073586A" w:rsidRPr="00CA7A75" w:rsidRDefault="0073586A" w:rsidP="007259F4">
            <w:r w:rsidRPr="00CA7A75">
              <w:rPr>
                <w:sz w:val="22"/>
                <w:szCs w:val="22"/>
              </w:rPr>
              <w:t>Трансляция видеороликов</w:t>
            </w:r>
            <w:r>
              <w:rPr>
                <w:sz w:val="22"/>
                <w:szCs w:val="22"/>
              </w:rPr>
              <w:t xml:space="preserve"> «Профилактика Экстремизма»</w:t>
            </w:r>
            <w:r w:rsidRPr="00CA7A75">
              <w:rPr>
                <w:sz w:val="22"/>
                <w:szCs w:val="22"/>
              </w:rPr>
              <w:t>.</w:t>
            </w:r>
          </w:p>
        </w:tc>
        <w:tc>
          <w:tcPr>
            <w:tcW w:w="5949" w:type="dxa"/>
          </w:tcPr>
          <w:p w:rsidR="0073586A" w:rsidRPr="00CA7A75" w:rsidRDefault="0073586A" w:rsidP="007259F4">
            <w:pPr>
              <w:pStyle w:val="NoSpacing"/>
              <w:jc w:val="left"/>
              <w:rPr>
                <w:b/>
                <w:sz w:val="22"/>
              </w:rPr>
            </w:pPr>
            <w:r>
              <w:rPr>
                <w:sz w:val="22"/>
              </w:rPr>
              <w:t>Учреждения образования, культуры и физической культуры</w:t>
            </w:r>
          </w:p>
        </w:tc>
        <w:tc>
          <w:tcPr>
            <w:tcW w:w="4393" w:type="dxa"/>
          </w:tcPr>
          <w:p w:rsidR="0073586A" w:rsidRPr="005978C5" w:rsidRDefault="0073586A" w:rsidP="007259F4">
            <w:pPr>
              <w:pStyle w:val="NoSpacing"/>
              <w:jc w:val="center"/>
              <w:rPr>
                <w:b/>
                <w:sz w:val="22"/>
              </w:rPr>
            </w:pPr>
          </w:p>
        </w:tc>
      </w:tr>
      <w:tr w:rsidR="0073586A" w:rsidRPr="002A291E" w:rsidTr="00A978D5">
        <w:tc>
          <w:tcPr>
            <w:tcW w:w="14885" w:type="dxa"/>
            <w:gridSpan w:val="6"/>
          </w:tcPr>
          <w:p w:rsidR="0073586A" w:rsidRPr="005978C5" w:rsidRDefault="0073586A" w:rsidP="007259F4">
            <w:pPr>
              <w:pStyle w:val="NoSpacing"/>
              <w:jc w:val="center"/>
              <w:rPr>
                <w:b/>
                <w:sz w:val="22"/>
              </w:rPr>
            </w:pP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>Конкурс журналистских работ и проектов (программ) редакций СМИ по освещению мероприятий, направленных на укрепление общероссийского гражданского единства, гармонизацию межнациональных и межконфессиональных отношений, профилактику экстремизма</w:t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Default="0073586A" w:rsidP="007259F4">
            <w:pPr>
              <w:pStyle w:val="NoSpacing"/>
              <w:ind w:left="360"/>
              <w:jc w:val="left"/>
              <w:rPr>
                <w:sz w:val="22"/>
              </w:rPr>
            </w:pPr>
          </w:p>
        </w:tc>
        <w:tc>
          <w:tcPr>
            <w:tcW w:w="3684" w:type="dxa"/>
          </w:tcPr>
          <w:p w:rsidR="0073586A" w:rsidRPr="00CA7A75" w:rsidRDefault="0073586A" w:rsidP="007259F4">
            <w:pPr>
              <w:rPr>
                <w:sz w:val="22"/>
                <w:szCs w:val="22"/>
              </w:rPr>
            </w:pPr>
          </w:p>
        </w:tc>
        <w:tc>
          <w:tcPr>
            <w:tcW w:w="5949" w:type="dxa"/>
          </w:tcPr>
          <w:p w:rsidR="0073586A" w:rsidRDefault="0073586A" w:rsidP="007259F4">
            <w:pPr>
              <w:pStyle w:val="NoSpacing"/>
              <w:jc w:val="left"/>
              <w:rPr>
                <w:sz w:val="22"/>
              </w:rPr>
            </w:pPr>
          </w:p>
        </w:tc>
        <w:tc>
          <w:tcPr>
            <w:tcW w:w="4393" w:type="dxa"/>
          </w:tcPr>
          <w:p w:rsidR="0073586A" w:rsidRPr="005978C5" w:rsidRDefault="0073586A" w:rsidP="007259F4">
            <w:pPr>
              <w:pStyle w:val="NoSpacing"/>
              <w:jc w:val="center"/>
              <w:rPr>
                <w:b/>
                <w:sz w:val="22"/>
              </w:rPr>
            </w:pPr>
          </w:p>
        </w:tc>
      </w:tr>
      <w:tr w:rsidR="0073586A" w:rsidRPr="002A291E" w:rsidTr="00163E0B">
        <w:tc>
          <w:tcPr>
            <w:tcW w:w="14885" w:type="dxa"/>
            <w:gridSpan w:val="6"/>
          </w:tcPr>
          <w:p w:rsidR="0073586A" w:rsidRPr="005978C5" w:rsidRDefault="0073586A" w:rsidP="007259F4">
            <w:pPr>
              <w:pStyle w:val="NoSpacing"/>
              <w:jc w:val="center"/>
              <w:rPr>
                <w:b/>
                <w:sz w:val="22"/>
              </w:rPr>
            </w:pP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>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</w:t>
            </w:r>
          </w:p>
        </w:tc>
      </w:tr>
      <w:tr w:rsidR="0073586A" w:rsidRPr="002A291E" w:rsidTr="00C76A95">
        <w:tc>
          <w:tcPr>
            <w:tcW w:w="859" w:type="dxa"/>
            <w:gridSpan w:val="3"/>
          </w:tcPr>
          <w:p w:rsidR="0073586A" w:rsidRDefault="0073586A" w:rsidP="007259F4">
            <w:pPr>
              <w:pStyle w:val="NoSpacing"/>
              <w:ind w:left="360"/>
              <w:jc w:val="left"/>
              <w:rPr>
                <w:sz w:val="22"/>
              </w:rPr>
            </w:pPr>
          </w:p>
        </w:tc>
        <w:tc>
          <w:tcPr>
            <w:tcW w:w="3684" w:type="dxa"/>
          </w:tcPr>
          <w:p w:rsidR="0073586A" w:rsidRPr="00CA7A75" w:rsidRDefault="0073586A" w:rsidP="007259F4">
            <w:pPr>
              <w:rPr>
                <w:sz w:val="22"/>
                <w:szCs w:val="22"/>
              </w:rPr>
            </w:pPr>
          </w:p>
        </w:tc>
        <w:tc>
          <w:tcPr>
            <w:tcW w:w="5949" w:type="dxa"/>
          </w:tcPr>
          <w:p w:rsidR="0073586A" w:rsidRDefault="0073586A" w:rsidP="007259F4">
            <w:pPr>
              <w:pStyle w:val="NoSpacing"/>
              <w:jc w:val="left"/>
              <w:rPr>
                <w:sz w:val="22"/>
              </w:rPr>
            </w:pPr>
          </w:p>
        </w:tc>
        <w:tc>
          <w:tcPr>
            <w:tcW w:w="4393" w:type="dxa"/>
          </w:tcPr>
          <w:p w:rsidR="0073586A" w:rsidRPr="005978C5" w:rsidRDefault="0073586A" w:rsidP="007259F4">
            <w:pPr>
              <w:pStyle w:val="NoSpacing"/>
              <w:jc w:val="center"/>
              <w:rPr>
                <w:b/>
                <w:sz w:val="22"/>
              </w:rPr>
            </w:pPr>
          </w:p>
        </w:tc>
      </w:tr>
      <w:tr w:rsidR="0073586A" w:rsidRPr="002A291E" w:rsidTr="00C76A95">
        <w:tc>
          <w:tcPr>
            <w:tcW w:w="14885" w:type="dxa"/>
            <w:gridSpan w:val="6"/>
          </w:tcPr>
          <w:p w:rsidR="0073586A" w:rsidRPr="00DE2871" w:rsidRDefault="0073586A" w:rsidP="007259F4">
            <w:pPr>
              <w:pStyle w:val="NoSpacing"/>
              <w:jc w:val="center"/>
              <w:rPr>
                <w:b/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>Содействие этнокультурному многообразию народов России</w:t>
            </w:r>
          </w:p>
        </w:tc>
      </w:tr>
      <w:tr w:rsidR="0073586A" w:rsidRPr="002A291E" w:rsidTr="00C76A95">
        <w:tc>
          <w:tcPr>
            <w:tcW w:w="833" w:type="dxa"/>
          </w:tcPr>
          <w:p w:rsidR="0073586A" w:rsidRPr="002F37C5" w:rsidRDefault="0073586A" w:rsidP="007259F4">
            <w:pPr>
              <w:pStyle w:val="NoSpacing"/>
              <w:ind w:left="360"/>
              <w:jc w:val="left"/>
              <w:rPr>
                <w:color w:val="FF0000"/>
                <w:sz w:val="22"/>
              </w:rPr>
            </w:pPr>
            <w:r w:rsidRPr="002F37C5">
              <w:rPr>
                <w:color w:val="FF0000"/>
                <w:sz w:val="22"/>
              </w:rPr>
              <w:t>1</w:t>
            </w:r>
          </w:p>
        </w:tc>
        <w:tc>
          <w:tcPr>
            <w:tcW w:w="3710" w:type="dxa"/>
            <w:gridSpan w:val="3"/>
          </w:tcPr>
          <w:p w:rsidR="0073586A" w:rsidRPr="002F37C5" w:rsidRDefault="0073586A" w:rsidP="007259F4">
            <w:pPr>
              <w:pStyle w:val="NoSpacing"/>
              <w:rPr>
                <w:bCs/>
                <w:color w:val="FF0000"/>
                <w:spacing w:val="-1"/>
                <w:sz w:val="22"/>
              </w:rPr>
            </w:pPr>
            <w:r w:rsidRPr="002F37C5">
              <w:rPr>
                <w:bCs/>
                <w:color w:val="FF0000"/>
                <w:spacing w:val="-1"/>
                <w:sz w:val="22"/>
              </w:rPr>
              <w:t>Международный день коренных народов севера</w:t>
            </w:r>
          </w:p>
        </w:tc>
        <w:tc>
          <w:tcPr>
            <w:tcW w:w="5949" w:type="dxa"/>
          </w:tcPr>
          <w:p w:rsidR="0073586A" w:rsidRPr="002F37C5" w:rsidRDefault="0073586A" w:rsidP="007259F4">
            <w:pPr>
              <w:pStyle w:val="NoSpacing"/>
              <w:rPr>
                <w:bCs/>
                <w:color w:val="FF0000"/>
                <w:spacing w:val="-1"/>
                <w:sz w:val="22"/>
              </w:rPr>
            </w:pPr>
            <w:r w:rsidRPr="002F37C5">
              <w:rPr>
                <w:bCs/>
                <w:color w:val="FF0000"/>
                <w:spacing w:val="-1"/>
                <w:sz w:val="22"/>
              </w:rPr>
              <w:t>09.08.2019 в рамках данного мероприятия на базе МБОУ СОШ № 1 с участием воспитанников лагеря с дневным пребыванием детей проведены «Информационный час», викторина «Конкурс рисунков».</w:t>
            </w:r>
          </w:p>
        </w:tc>
        <w:tc>
          <w:tcPr>
            <w:tcW w:w="4393" w:type="dxa"/>
          </w:tcPr>
          <w:p w:rsidR="0073586A" w:rsidRPr="002F37C5" w:rsidRDefault="0073586A" w:rsidP="007259F4">
            <w:pPr>
              <w:pStyle w:val="NoSpacing"/>
              <w:jc w:val="center"/>
              <w:rPr>
                <w:bCs/>
                <w:color w:val="FF0000"/>
                <w:spacing w:val="-1"/>
                <w:sz w:val="22"/>
              </w:rPr>
            </w:pPr>
            <w:r w:rsidRPr="002F37C5">
              <w:rPr>
                <w:bCs/>
                <w:color w:val="FF0000"/>
                <w:spacing w:val="-1"/>
                <w:sz w:val="22"/>
              </w:rPr>
              <w:t>-</w:t>
            </w:r>
          </w:p>
        </w:tc>
      </w:tr>
      <w:tr w:rsidR="0073586A" w:rsidRPr="002A291E" w:rsidTr="00C76A95">
        <w:tc>
          <w:tcPr>
            <w:tcW w:w="833" w:type="dxa"/>
          </w:tcPr>
          <w:p w:rsidR="0073586A" w:rsidRPr="002F37C5" w:rsidRDefault="0073586A" w:rsidP="007259F4">
            <w:pPr>
              <w:pStyle w:val="NoSpacing"/>
              <w:ind w:left="360"/>
              <w:jc w:val="left"/>
              <w:rPr>
                <w:color w:val="FF0000"/>
                <w:sz w:val="22"/>
              </w:rPr>
            </w:pPr>
            <w:r w:rsidRPr="002F37C5">
              <w:rPr>
                <w:color w:val="FF0000"/>
                <w:sz w:val="22"/>
              </w:rPr>
              <w:t>2</w:t>
            </w:r>
          </w:p>
        </w:tc>
        <w:tc>
          <w:tcPr>
            <w:tcW w:w="3710" w:type="dxa"/>
            <w:gridSpan w:val="3"/>
          </w:tcPr>
          <w:p w:rsidR="0073586A" w:rsidRPr="002F37C5" w:rsidRDefault="0073586A" w:rsidP="007259F4">
            <w:pPr>
              <w:jc w:val="both"/>
              <w:rPr>
                <w:bCs/>
                <w:color w:val="FF0000"/>
                <w:spacing w:val="-1"/>
              </w:rPr>
            </w:pPr>
            <w:r w:rsidRPr="002F37C5">
              <w:rPr>
                <w:bCs/>
                <w:color w:val="FF0000"/>
                <w:spacing w:val="-1"/>
              </w:rPr>
              <w:t xml:space="preserve">Фестиваль дружбы «Мы единая семья» </w:t>
            </w:r>
          </w:p>
        </w:tc>
        <w:tc>
          <w:tcPr>
            <w:tcW w:w="5949" w:type="dxa"/>
          </w:tcPr>
          <w:p w:rsidR="0073586A" w:rsidRPr="002F37C5" w:rsidRDefault="0073586A" w:rsidP="007259F4">
            <w:pPr>
              <w:pStyle w:val="NoSpacing"/>
              <w:jc w:val="left"/>
              <w:rPr>
                <w:color w:val="FF0000"/>
                <w:sz w:val="22"/>
              </w:rPr>
            </w:pPr>
            <w:r w:rsidRPr="002F37C5">
              <w:rPr>
                <w:color w:val="FF0000"/>
                <w:sz w:val="22"/>
              </w:rPr>
              <w:t xml:space="preserve">09.08.2019 на базе МБОУ СОШ № 5 в лагере с дневным пребыванием детей было проведено данное мероприятие. В рамках мероприятия прошла защита проектов коренных малочисленных народов севера, проживающих в ХМАО-Югре.  </w:t>
            </w:r>
          </w:p>
        </w:tc>
        <w:tc>
          <w:tcPr>
            <w:tcW w:w="4393" w:type="dxa"/>
          </w:tcPr>
          <w:p w:rsidR="0073586A" w:rsidRPr="002F37C5" w:rsidRDefault="0073586A" w:rsidP="007259F4">
            <w:pPr>
              <w:pStyle w:val="NoSpacing"/>
              <w:jc w:val="center"/>
              <w:rPr>
                <w:color w:val="FF0000"/>
                <w:sz w:val="22"/>
              </w:rPr>
            </w:pPr>
            <w:r w:rsidRPr="002F37C5">
              <w:rPr>
                <w:color w:val="FF0000"/>
                <w:sz w:val="22"/>
              </w:rPr>
              <w:t>-</w:t>
            </w:r>
          </w:p>
        </w:tc>
      </w:tr>
      <w:tr w:rsidR="0073586A" w:rsidRPr="002A291E" w:rsidTr="00C76A95">
        <w:tc>
          <w:tcPr>
            <w:tcW w:w="833" w:type="dxa"/>
          </w:tcPr>
          <w:p w:rsidR="0073586A" w:rsidRPr="002F37C5" w:rsidRDefault="0073586A" w:rsidP="007259F4">
            <w:pPr>
              <w:pStyle w:val="NoSpacing"/>
              <w:ind w:left="360"/>
              <w:jc w:val="left"/>
              <w:rPr>
                <w:color w:val="FF0000"/>
                <w:sz w:val="22"/>
              </w:rPr>
            </w:pPr>
            <w:r w:rsidRPr="002F37C5">
              <w:rPr>
                <w:color w:val="FF0000"/>
                <w:sz w:val="22"/>
              </w:rPr>
              <w:t>3</w:t>
            </w:r>
          </w:p>
        </w:tc>
        <w:tc>
          <w:tcPr>
            <w:tcW w:w="3710" w:type="dxa"/>
            <w:gridSpan w:val="3"/>
          </w:tcPr>
          <w:p w:rsidR="0073586A" w:rsidRPr="002F37C5" w:rsidRDefault="0073586A" w:rsidP="007259F4">
            <w:pPr>
              <w:pStyle w:val="NoSpacing"/>
              <w:rPr>
                <w:bCs/>
                <w:color w:val="FF0000"/>
                <w:spacing w:val="-1"/>
                <w:sz w:val="22"/>
              </w:rPr>
            </w:pPr>
            <w:r w:rsidRPr="002F37C5">
              <w:rPr>
                <w:bCs/>
                <w:color w:val="FF0000"/>
                <w:spacing w:val="-1"/>
                <w:sz w:val="22"/>
              </w:rPr>
              <w:t>Международный день коренных народов севера</w:t>
            </w:r>
          </w:p>
        </w:tc>
        <w:tc>
          <w:tcPr>
            <w:tcW w:w="5949" w:type="dxa"/>
          </w:tcPr>
          <w:p w:rsidR="0073586A" w:rsidRPr="002F37C5" w:rsidRDefault="0073586A" w:rsidP="007259F4">
            <w:pPr>
              <w:pStyle w:val="NoSpacing"/>
              <w:rPr>
                <w:bCs/>
                <w:color w:val="FF0000"/>
                <w:spacing w:val="-1"/>
                <w:sz w:val="22"/>
              </w:rPr>
            </w:pPr>
            <w:r w:rsidRPr="002F37C5">
              <w:rPr>
                <w:bCs/>
                <w:color w:val="FF0000"/>
                <w:spacing w:val="-1"/>
                <w:sz w:val="22"/>
              </w:rPr>
              <w:t>09.08.2019 в рамках данного мероприятия на базе МБОУ СОШ № 1 с участием воспитанников лагеря с дневным пребыванием детей проведены «Информационный час», викторина «Конкурс рисунков».</w:t>
            </w:r>
          </w:p>
        </w:tc>
        <w:tc>
          <w:tcPr>
            <w:tcW w:w="4393" w:type="dxa"/>
          </w:tcPr>
          <w:p w:rsidR="0073586A" w:rsidRPr="002F37C5" w:rsidRDefault="0073586A" w:rsidP="007259F4">
            <w:pPr>
              <w:pStyle w:val="NoSpacing"/>
              <w:jc w:val="center"/>
              <w:rPr>
                <w:bCs/>
                <w:color w:val="FF0000"/>
                <w:spacing w:val="-1"/>
                <w:sz w:val="22"/>
              </w:rPr>
            </w:pPr>
            <w:r w:rsidRPr="002F37C5">
              <w:rPr>
                <w:bCs/>
                <w:color w:val="FF0000"/>
                <w:spacing w:val="-1"/>
                <w:sz w:val="22"/>
              </w:rPr>
              <w:t>-</w:t>
            </w:r>
          </w:p>
        </w:tc>
      </w:tr>
      <w:tr w:rsidR="0073586A" w:rsidRPr="002A291E" w:rsidTr="00C76A95">
        <w:tc>
          <w:tcPr>
            <w:tcW w:w="833" w:type="dxa"/>
          </w:tcPr>
          <w:p w:rsidR="0073586A" w:rsidRPr="002F37C5" w:rsidRDefault="0073586A" w:rsidP="007259F4">
            <w:pPr>
              <w:pStyle w:val="NoSpacing"/>
              <w:ind w:left="360"/>
              <w:jc w:val="left"/>
              <w:rPr>
                <w:color w:val="FF0000"/>
                <w:sz w:val="22"/>
              </w:rPr>
            </w:pPr>
            <w:r w:rsidRPr="002F37C5">
              <w:rPr>
                <w:color w:val="FF0000"/>
                <w:sz w:val="22"/>
              </w:rPr>
              <w:t>4</w:t>
            </w:r>
          </w:p>
        </w:tc>
        <w:tc>
          <w:tcPr>
            <w:tcW w:w="3710" w:type="dxa"/>
            <w:gridSpan w:val="3"/>
          </w:tcPr>
          <w:p w:rsidR="0073586A" w:rsidRPr="002F37C5" w:rsidRDefault="0073586A" w:rsidP="007259F4">
            <w:pPr>
              <w:jc w:val="both"/>
              <w:rPr>
                <w:bCs/>
                <w:color w:val="FF0000"/>
                <w:spacing w:val="-1"/>
              </w:rPr>
            </w:pPr>
            <w:r w:rsidRPr="002F37C5">
              <w:rPr>
                <w:bCs/>
                <w:color w:val="FF0000"/>
                <w:spacing w:val="-1"/>
                <w:sz w:val="22"/>
                <w:szCs w:val="22"/>
              </w:rPr>
              <w:t xml:space="preserve">Фестиваль дружбы «Мы единая семья» </w:t>
            </w:r>
          </w:p>
        </w:tc>
        <w:tc>
          <w:tcPr>
            <w:tcW w:w="5949" w:type="dxa"/>
          </w:tcPr>
          <w:p w:rsidR="0073586A" w:rsidRPr="002F37C5" w:rsidRDefault="0073586A" w:rsidP="007259F4">
            <w:pPr>
              <w:pStyle w:val="NoSpacing"/>
              <w:jc w:val="left"/>
              <w:rPr>
                <w:color w:val="FF0000"/>
                <w:sz w:val="22"/>
              </w:rPr>
            </w:pPr>
            <w:r w:rsidRPr="002F37C5">
              <w:rPr>
                <w:color w:val="FF0000"/>
                <w:sz w:val="22"/>
              </w:rPr>
              <w:t xml:space="preserve">09.08.2019 на базе МБОУ СОШ № 5 в лагере с дневным пребыванием детей было проведено данное мероприятие. В рамках мероприятия прошла защита проектов коренных малочисленных народов севера, проживающих в ХМАО-Югре.  </w:t>
            </w:r>
          </w:p>
        </w:tc>
        <w:tc>
          <w:tcPr>
            <w:tcW w:w="4393" w:type="dxa"/>
          </w:tcPr>
          <w:p w:rsidR="0073586A" w:rsidRPr="002F37C5" w:rsidRDefault="0073586A" w:rsidP="007259F4">
            <w:pPr>
              <w:pStyle w:val="NoSpacing"/>
              <w:jc w:val="center"/>
              <w:rPr>
                <w:color w:val="FF0000"/>
                <w:sz w:val="22"/>
              </w:rPr>
            </w:pPr>
            <w:r w:rsidRPr="002F37C5">
              <w:rPr>
                <w:color w:val="FF0000"/>
                <w:sz w:val="22"/>
              </w:rPr>
              <w:t>-</w:t>
            </w:r>
          </w:p>
        </w:tc>
      </w:tr>
      <w:tr w:rsidR="0073586A" w:rsidRPr="002A291E" w:rsidTr="00C76A95">
        <w:tc>
          <w:tcPr>
            <w:tcW w:w="833" w:type="dxa"/>
          </w:tcPr>
          <w:p w:rsidR="0073586A" w:rsidRPr="002F37C5" w:rsidRDefault="0073586A" w:rsidP="007259F4">
            <w:pPr>
              <w:pStyle w:val="NoSpacing"/>
              <w:ind w:left="360"/>
              <w:jc w:val="left"/>
              <w:rPr>
                <w:color w:val="FF0000"/>
                <w:sz w:val="22"/>
              </w:rPr>
            </w:pPr>
            <w:r w:rsidRPr="002F37C5">
              <w:rPr>
                <w:color w:val="FF0000"/>
                <w:sz w:val="22"/>
              </w:rPr>
              <w:t>5</w:t>
            </w:r>
          </w:p>
        </w:tc>
        <w:tc>
          <w:tcPr>
            <w:tcW w:w="3710" w:type="dxa"/>
            <w:gridSpan w:val="3"/>
          </w:tcPr>
          <w:p w:rsidR="0073586A" w:rsidRPr="002F37C5" w:rsidRDefault="0073586A" w:rsidP="007259F4">
            <w:pPr>
              <w:jc w:val="both"/>
              <w:rPr>
                <w:color w:val="FF0000"/>
              </w:rPr>
            </w:pPr>
            <w:r w:rsidRPr="002F37C5">
              <w:rPr>
                <w:color w:val="FF0000"/>
                <w:sz w:val="22"/>
                <w:szCs w:val="22"/>
              </w:rPr>
              <w:t>Познавательно-игровая программа «Северный край»</w:t>
            </w:r>
          </w:p>
        </w:tc>
        <w:tc>
          <w:tcPr>
            <w:tcW w:w="5949" w:type="dxa"/>
          </w:tcPr>
          <w:p w:rsidR="0073586A" w:rsidRPr="002F37C5" w:rsidRDefault="0073586A" w:rsidP="007259F4">
            <w:pPr>
              <w:pStyle w:val="NoSpacing"/>
              <w:rPr>
                <w:color w:val="FF0000"/>
                <w:sz w:val="22"/>
              </w:rPr>
            </w:pPr>
            <w:r w:rsidRPr="002F37C5">
              <w:rPr>
                <w:color w:val="FF0000"/>
                <w:sz w:val="22"/>
              </w:rPr>
              <w:t>В сентябре 2019 года в МБОУ СОШ № 6 среди обучающихся 1-4 классов проведена Познавательно-игровая программа «Северный край».</w:t>
            </w:r>
          </w:p>
        </w:tc>
        <w:tc>
          <w:tcPr>
            <w:tcW w:w="4393" w:type="dxa"/>
          </w:tcPr>
          <w:p w:rsidR="0073586A" w:rsidRPr="002F37C5" w:rsidRDefault="0073586A" w:rsidP="007259F4">
            <w:pPr>
              <w:pStyle w:val="NoSpacing"/>
              <w:jc w:val="center"/>
              <w:rPr>
                <w:color w:val="FF0000"/>
                <w:sz w:val="22"/>
              </w:rPr>
            </w:pPr>
            <w:r w:rsidRPr="002F37C5">
              <w:rPr>
                <w:color w:val="FF0000"/>
                <w:sz w:val="22"/>
              </w:rPr>
              <w:t>-</w:t>
            </w:r>
          </w:p>
        </w:tc>
      </w:tr>
      <w:tr w:rsidR="0073586A" w:rsidRPr="002A291E" w:rsidTr="00E14888">
        <w:tc>
          <w:tcPr>
            <w:tcW w:w="14885" w:type="dxa"/>
            <w:gridSpan w:val="6"/>
          </w:tcPr>
          <w:p w:rsidR="0073586A" w:rsidRPr="002F37C5" w:rsidRDefault="0073586A" w:rsidP="007259F4">
            <w:pPr>
              <w:pStyle w:val="NoSpacing"/>
              <w:jc w:val="center"/>
              <w:rPr>
                <w:color w:val="FF0000"/>
                <w:sz w:val="22"/>
              </w:rPr>
            </w:pP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>Просветительские мероприятия, направленные на популяризацию и поддержку русского языка, как государственного языка Российской Федерации и языка межнационального общения</w:t>
            </w:r>
          </w:p>
        </w:tc>
      </w:tr>
      <w:tr w:rsidR="0073586A" w:rsidRPr="002A291E" w:rsidTr="00C76A95">
        <w:tc>
          <w:tcPr>
            <w:tcW w:w="833" w:type="dxa"/>
          </w:tcPr>
          <w:p w:rsidR="0073586A" w:rsidRPr="002A291E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710" w:type="dxa"/>
            <w:gridSpan w:val="3"/>
          </w:tcPr>
          <w:p w:rsidR="0073586A" w:rsidRPr="002A291E" w:rsidRDefault="0073586A" w:rsidP="007259F4">
            <w:pPr>
              <w:jc w:val="center"/>
              <w:rPr>
                <w:lang w:eastAsia="en-US"/>
              </w:rPr>
            </w:pPr>
            <w:r w:rsidRPr="000E6BCC">
              <w:rPr>
                <w:sz w:val="22"/>
                <w:szCs w:val="22"/>
                <w:lang w:eastAsia="en-US"/>
              </w:rPr>
              <w:t xml:space="preserve">Литературные гонки «Читаем друг другу – читаем по кругу» </w:t>
            </w:r>
            <w:r w:rsidRPr="000E6BCC"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 w:rsidRPr="00DE2871">
              <w:rPr>
                <w:rFonts w:cs="Times New Roman"/>
                <w:sz w:val="22"/>
                <w:szCs w:val="22"/>
              </w:rPr>
              <w:t>16.07.2019 МАУК «КЦ: библиотека-музей» ЦБС Охват аудитории 15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Pr="002A291E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3710" w:type="dxa"/>
            <w:gridSpan w:val="3"/>
          </w:tcPr>
          <w:p w:rsidR="0073586A" w:rsidRPr="002A291E" w:rsidRDefault="0073586A" w:rsidP="007259F4">
            <w:pPr>
              <w:jc w:val="center"/>
              <w:rPr>
                <w:lang w:eastAsia="en-US"/>
              </w:rPr>
            </w:pPr>
            <w:r w:rsidRPr="000E6BCC">
              <w:rPr>
                <w:sz w:val="22"/>
                <w:szCs w:val="22"/>
                <w:lang w:eastAsia="en-US"/>
              </w:rPr>
              <w:t>Игра книжные жмурки «День книжного сюрприза»</w:t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 w:rsidRPr="00DE2871">
              <w:rPr>
                <w:rFonts w:cs="Times New Roman"/>
                <w:sz w:val="22"/>
                <w:szCs w:val="22"/>
              </w:rPr>
              <w:t>06.08.2019 МАУК «КЦ: библиотека-музей» ЦБС Охват аудитории 15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3586A" w:rsidRPr="002A291E" w:rsidTr="00163685">
        <w:tc>
          <w:tcPr>
            <w:tcW w:w="14885" w:type="dxa"/>
            <w:gridSpan w:val="6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>Просветительские мероприятия, направленные на популяризацию и поддержку родных языков народов России, проживающих в муниципальном образовании</w:t>
            </w:r>
          </w:p>
        </w:tc>
      </w:tr>
      <w:tr w:rsidR="0073586A" w:rsidRPr="002A291E" w:rsidTr="00C76A95">
        <w:tc>
          <w:tcPr>
            <w:tcW w:w="833" w:type="dxa"/>
          </w:tcPr>
          <w:p w:rsidR="0073586A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710" w:type="dxa"/>
            <w:gridSpan w:val="3"/>
          </w:tcPr>
          <w:p w:rsidR="0073586A" w:rsidRPr="000E6BCC" w:rsidRDefault="0073586A" w:rsidP="007259F4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14885" w:type="dxa"/>
            <w:gridSpan w:val="6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>Реализация мер, направленных на социальную и культурную адаптацию мигрантов, анализ их эффективности</w:t>
            </w:r>
            <w:r>
              <w:rPr>
                <w:b/>
                <w:bCs/>
                <w:spacing w:val="-1"/>
                <w:sz w:val="22"/>
                <w:szCs w:val="22"/>
                <w:lang w:eastAsia="en-US"/>
              </w:rPr>
              <w:t xml:space="preserve">, в том числе </w:t>
            </w: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bCs/>
                <w:spacing w:val="-1"/>
                <w:sz w:val="22"/>
                <w:szCs w:val="22"/>
                <w:lang w:eastAsia="en-US"/>
              </w:rPr>
              <w:t>и</w:t>
            </w: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>здание и распространение информационных материалов</w:t>
            </w:r>
            <w:r>
              <w:rPr>
                <w:b/>
                <w:bCs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 xml:space="preserve"> для мигрантов</w:t>
            </w:r>
          </w:p>
        </w:tc>
      </w:tr>
      <w:tr w:rsidR="0073586A" w:rsidRPr="002A291E" w:rsidTr="00C76A95">
        <w:tc>
          <w:tcPr>
            <w:tcW w:w="833" w:type="dxa"/>
          </w:tcPr>
          <w:p w:rsidR="0073586A" w:rsidRPr="002A291E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710" w:type="dxa"/>
            <w:gridSpan w:val="3"/>
          </w:tcPr>
          <w:p w:rsidR="0073586A" w:rsidRPr="002A291E" w:rsidRDefault="0073586A" w:rsidP="007259F4">
            <w:pPr>
              <w:jc w:val="both"/>
              <w:rPr>
                <w:lang w:eastAsia="en-US"/>
              </w:rPr>
            </w:pPr>
            <w:r w:rsidRPr="00822C45">
              <w:rPr>
                <w:sz w:val="22"/>
                <w:szCs w:val="22"/>
                <w:lang w:eastAsia="en-US"/>
              </w:rPr>
              <w:t xml:space="preserve">Экскурсия по постоянной экспозиции «От истоков к современности» </w:t>
            </w:r>
            <w:r w:rsidRPr="00822C45">
              <w:rPr>
                <w:sz w:val="22"/>
                <w:szCs w:val="22"/>
                <w:lang w:eastAsia="en-US"/>
              </w:rPr>
              <w:tab/>
            </w:r>
            <w:r w:rsidRPr="00822C45">
              <w:rPr>
                <w:sz w:val="22"/>
                <w:szCs w:val="22"/>
                <w:lang w:eastAsia="en-US"/>
              </w:rPr>
              <w:tab/>
            </w:r>
            <w:r w:rsidRPr="00822C45"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rPr>
                <w:rFonts w:cs="Times New Roman"/>
                <w:sz w:val="22"/>
                <w:szCs w:val="22"/>
              </w:rPr>
            </w:pPr>
            <w:r w:rsidRPr="00DE2871">
              <w:rPr>
                <w:rFonts w:cs="Times New Roman"/>
                <w:sz w:val="22"/>
                <w:szCs w:val="22"/>
              </w:rPr>
              <w:t>Экспозиция знакомит с историей нашего края, о его природных богатствах и особенностях жизни в суровых условиях, о необыкновенной культуре коренных народов Севера; наглядно показывает, как изменялась жизнь в этом краю с приходом цивилизации на древнюю Югорскую землю. В течение 3 квартала 2019.</w:t>
            </w:r>
            <w:r w:rsidRPr="00DE2871">
              <w:rPr>
                <w:sz w:val="22"/>
                <w:szCs w:val="22"/>
              </w:rPr>
              <w:t xml:space="preserve"> </w:t>
            </w:r>
            <w:r w:rsidRPr="00DE2871">
              <w:rPr>
                <w:rFonts w:cs="Times New Roman"/>
                <w:sz w:val="22"/>
                <w:szCs w:val="22"/>
              </w:rPr>
              <w:t>МАУК «КЦ: библиотека-музей» Краеведческий экомузей.</w:t>
            </w:r>
            <w:r w:rsidRPr="00DE2871">
              <w:rPr>
                <w:sz w:val="22"/>
                <w:szCs w:val="22"/>
              </w:rPr>
              <w:t xml:space="preserve"> </w:t>
            </w:r>
            <w:r w:rsidRPr="00DE2871">
              <w:rPr>
                <w:rFonts w:cs="Times New Roman"/>
                <w:sz w:val="22"/>
                <w:szCs w:val="22"/>
              </w:rPr>
              <w:t>Охват аудитории из числа мигрантов 2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3710" w:type="dxa"/>
            <w:gridSpan w:val="3"/>
          </w:tcPr>
          <w:p w:rsidR="0073586A" w:rsidRPr="00382E90" w:rsidRDefault="0073586A" w:rsidP="007259F4">
            <w:pPr>
              <w:rPr>
                <w:rStyle w:val="Strong"/>
                <w:b w:val="0"/>
                <w:bCs/>
                <w:shd w:val="clear" w:color="auto" w:fill="FFFFFF"/>
              </w:rPr>
            </w:pPr>
            <w:r w:rsidRPr="00382E90">
              <w:rPr>
                <w:sz w:val="22"/>
                <w:szCs w:val="22"/>
              </w:rPr>
              <w:t xml:space="preserve"> «</w:t>
            </w:r>
            <w:r w:rsidRPr="00382E90">
              <w:rPr>
                <w:rStyle w:val="Strong"/>
                <w:b w:val="0"/>
                <w:bCs/>
                <w:sz w:val="22"/>
                <w:szCs w:val="22"/>
                <w:shd w:val="clear" w:color="auto" w:fill="FFFFFF"/>
              </w:rPr>
              <w:t xml:space="preserve">С днем рожденья, милый город, </w:t>
            </w:r>
          </w:p>
          <w:p w:rsidR="0073586A" w:rsidRPr="00382E90" w:rsidRDefault="0073586A" w:rsidP="007259F4">
            <w:r w:rsidRPr="00382E90">
              <w:rPr>
                <w:rStyle w:val="Strong"/>
                <w:b w:val="0"/>
                <w:bCs/>
                <w:sz w:val="22"/>
                <w:szCs w:val="22"/>
                <w:shd w:val="clear" w:color="auto" w:fill="FFFFFF"/>
              </w:rPr>
              <w:t>город тружеников, нефтяников и газовиков!</w:t>
            </w:r>
            <w:r w:rsidRPr="00382E90">
              <w:rPr>
                <w:sz w:val="22"/>
                <w:szCs w:val="22"/>
              </w:rPr>
              <w:t>»,</w:t>
            </w:r>
          </w:p>
          <w:p w:rsidR="0073586A" w:rsidRPr="00382E90" w:rsidRDefault="0073586A" w:rsidP="007259F4">
            <w:pPr>
              <w:jc w:val="both"/>
              <w:rPr>
                <w:lang w:eastAsia="en-US"/>
              </w:rPr>
            </w:pPr>
          </w:p>
        </w:tc>
        <w:tc>
          <w:tcPr>
            <w:tcW w:w="5949" w:type="dxa"/>
          </w:tcPr>
          <w:p w:rsidR="0073586A" w:rsidRPr="00382E90" w:rsidRDefault="0073586A" w:rsidP="007259F4">
            <w:r w:rsidRPr="00382E90">
              <w:rPr>
                <w:sz w:val="22"/>
                <w:szCs w:val="22"/>
              </w:rPr>
              <w:t>Городской праздник, посвященный дню города и дню работников нефтяной и газовой промышленности (0+), 31.08.2019 года, ул. Центральная, городская площадь Мира, охват зрительской аудитории – 23 850 человек из них участников 8 432 человека.</w:t>
            </w:r>
          </w:p>
          <w:p w:rsidR="0073586A" w:rsidRPr="00382E90" w:rsidRDefault="0073586A" w:rsidP="007259F4">
            <w:pPr>
              <w:pStyle w:val="NoSpacing"/>
              <w:jc w:val="left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Pr="002A291E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3710" w:type="dxa"/>
            <w:gridSpan w:val="3"/>
          </w:tcPr>
          <w:p w:rsidR="0073586A" w:rsidRPr="002A291E" w:rsidRDefault="0073586A" w:rsidP="007259F4">
            <w:pPr>
              <w:jc w:val="both"/>
              <w:rPr>
                <w:bCs/>
                <w:spacing w:val="-1"/>
                <w:lang w:eastAsia="en-US"/>
              </w:rPr>
            </w:pPr>
            <w:r w:rsidRPr="00EC239F">
              <w:rPr>
                <w:bCs/>
                <w:spacing w:val="-1"/>
                <w:sz w:val="22"/>
                <w:szCs w:val="22"/>
                <w:lang w:eastAsia="en-US"/>
              </w:rPr>
              <w:t>Экскурсия по экспозиции под открытым небом «Традиционные населенные пункты региона».</w:t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rPr>
                <w:rFonts w:cs="Times New Roman"/>
                <w:sz w:val="22"/>
                <w:szCs w:val="22"/>
              </w:rPr>
            </w:pPr>
            <w:r w:rsidRPr="00DE2871">
              <w:rPr>
                <w:rFonts w:cs="Times New Roman"/>
                <w:sz w:val="22"/>
                <w:szCs w:val="22"/>
              </w:rPr>
              <w:t>Экспозиция под открытым небом знакомит с традиционными постройками и образом жизни ханты. В течение 3 квартала 2019. МАУК «КЦ: библиотека-музей» Краеведческий экомузей. Охват аудитории из числа мигрантов 2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3710" w:type="dxa"/>
            <w:gridSpan w:val="3"/>
          </w:tcPr>
          <w:p w:rsidR="0073586A" w:rsidRPr="00EC239F" w:rsidRDefault="0073586A" w:rsidP="007259F4">
            <w:pPr>
              <w:jc w:val="both"/>
              <w:rPr>
                <w:bCs/>
                <w:spacing w:val="-1"/>
                <w:lang w:eastAsia="en-US"/>
              </w:rPr>
            </w:pPr>
            <w:r w:rsidRPr="0049032C">
              <w:rPr>
                <w:sz w:val="22"/>
                <w:szCs w:val="22"/>
              </w:rPr>
              <w:t>Центры культурно-языковой адаптации для детей-мигрантов</w:t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rPr>
                <w:rFonts w:cs="Times New Roman"/>
                <w:sz w:val="22"/>
                <w:szCs w:val="22"/>
              </w:rPr>
            </w:pPr>
            <w:r w:rsidRPr="0049032C">
              <w:rPr>
                <w:sz w:val="22"/>
                <w:szCs w:val="22"/>
              </w:rPr>
              <w:t>На базе всех шести общеобразовательных организаций работают Центры культурно-языковой адаптации для детей-мигрантов. Программы центров культурно-языковой адаптации детей мигрантов включают в себя три направления: обучение русскому языку, развитие коммуникативных навыков, коррекция русско-язычных фонем. Организована учебная деятельность, внеурочная деятельность, психолого-логопедическое сопровождение детей мигрантов, консультативная работа с родителями.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Pr="002A291E" w:rsidRDefault="0073586A" w:rsidP="009E6DCC">
            <w:pPr>
              <w:pStyle w:val="NoSpacing"/>
              <w:ind w:left="36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710" w:type="dxa"/>
            <w:gridSpan w:val="3"/>
          </w:tcPr>
          <w:p w:rsidR="0073586A" w:rsidRPr="002A291E" w:rsidRDefault="0073586A" w:rsidP="007259F4">
            <w:pPr>
              <w:jc w:val="center"/>
              <w:rPr>
                <w:bCs/>
                <w:spacing w:val="-1"/>
                <w:lang w:eastAsia="en-US"/>
              </w:rPr>
            </w:pPr>
            <w:r>
              <w:rPr>
                <w:bCs/>
                <w:spacing w:val="-1"/>
                <w:sz w:val="22"/>
                <w:szCs w:val="22"/>
                <w:lang w:eastAsia="en-US"/>
              </w:rPr>
              <w:t>Буклет</w:t>
            </w:r>
            <w:r>
              <w:rPr>
                <w:bCs/>
                <w:spacing w:val="-1"/>
                <w:sz w:val="22"/>
                <w:szCs w:val="22"/>
                <w:lang w:eastAsia="en-US"/>
              </w:rPr>
              <w:tab/>
            </w:r>
            <w:r w:rsidRPr="00EC239F">
              <w:rPr>
                <w:bCs/>
                <w:spacing w:val="-1"/>
                <w:sz w:val="22"/>
                <w:szCs w:val="22"/>
                <w:lang w:eastAsia="en-US"/>
              </w:rPr>
              <w:t>«Правовая помощь мигрантам»</w:t>
            </w:r>
            <w:r w:rsidRPr="00EC239F">
              <w:rPr>
                <w:bCs/>
                <w:spacing w:val="-1"/>
                <w:sz w:val="22"/>
                <w:szCs w:val="22"/>
                <w:lang w:eastAsia="en-US"/>
              </w:rPr>
              <w:tab/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04.09.2019 Буклет переиздан, распространен среди пользователей библиотек 10 экз.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3710" w:type="dxa"/>
            <w:gridSpan w:val="3"/>
          </w:tcPr>
          <w:p w:rsidR="0073586A" w:rsidRPr="0049032C" w:rsidRDefault="0073586A" w:rsidP="007259F4">
            <w:pPr>
              <w:jc w:val="both"/>
            </w:pPr>
            <w:r>
              <w:rPr>
                <w:sz w:val="22"/>
                <w:szCs w:val="22"/>
              </w:rPr>
              <w:t xml:space="preserve">Изготовление брошюр «Памятка для иностранных граждан и лиц без гражданства, прибывших на территорию РФ» </w:t>
            </w:r>
          </w:p>
        </w:tc>
        <w:tc>
          <w:tcPr>
            <w:tcW w:w="5949" w:type="dxa"/>
          </w:tcPr>
          <w:p w:rsidR="0073586A" w:rsidRPr="0049032C" w:rsidRDefault="0073586A" w:rsidP="007259F4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Изготовлено 1000 шт. Переданы в Мечеть, Церковь, ОМВД России по г. Пыть-Ях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3710" w:type="dxa"/>
            <w:gridSpan w:val="3"/>
          </w:tcPr>
          <w:p w:rsidR="0073586A" w:rsidRDefault="0073586A" w:rsidP="007259F4">
            <w:pPr>
              <w:jc w:val="both"/>
            </w:pPr>
            <w:r>
              <w:rPr>
                <w:sz w:val="22"/>
                <w:szCs w:val="22"/>
              </w:rPr>
              <w:t xml:space="preserve">Изготовление и монтаж баннерного полотна </w:t>
            </w:r>
          </w:p>
        </w:tc>
        <w:tc>
          <w:tcPr>
            <w:tcW w:w="5949" w:type="dxa"/>
          </w:tcPr>
          <w:p w:rsidR="0073586A" w:rsidRDefault="0073586A" w:rsidP="007259F4">
            <w:pPr>
              <w:pStyle w:val="NoSpacing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О </w:t>
            </w:r>
            <w:r w:rsidRPr="002F5573">
              <w:rPr>
                <w:sz w:val="22"/>
              </w:rPr>
              <w:t>работ</w:t>
            </w:r>
            <w:r>
              <w:rPr>
                <w:sz w:val="22"/>
              </w:rPr>
              <w:t>е</w:t>
            </w:r>
            <w:r w:rsidRPr="002F5573">
              <w:rPr>
                <w:sz w:val="22"/>
              </w:rPr>
              <w:t xml:space="preserve"> центр</w:t>
            </w:r>
            <w:r>
              <w:rPr>
                <w:sz w:val="22"/>
              </w:rPr>
              <w:t>а</w:t>
            </w:r>
            <w:r w:rsidRPr="002F5573">
              <w:rPr>
                <w:sz w:val="22"/>
              </w:rPr>
              <w:t xml:space="preserve"> общественного доступа для помощи мигрантам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14885" w:type="dxa"/>
            <w:gridSpan w:val="6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DE2871">
              <w:rPr>
                <w:b/>
                <w:sz w:val="22"/>
                <w:szCs w:val="22"/>
                <w:lang w:eastAsia="en-US"/>
              </w:rPr>
              <w:t>Совершенствование системы мер, обеспечивающих уважительное отношение мигрантов к культуре и традициям принимающего сообщества</w:t>
            </w:r>
          </w:p>
        </w:tc>
      </w:tr>
      <w:tr w:rsidR="0073586A" w:rsidRPr="002A291E" w:rsidTr="00C76A95">
        <w:tc>
          <w:tcPr>
            <w:tcW w:w="833" w:type="dxa"/>
          </w:tcPr>
          <w:p w:rsidR="0073586A" w:rsidRPr="00CE46B3" w:rsidRDefault="0073586A" w:rsidP="007259F4">
            <w:pPr>
              <w:pStyle w:val="NoSpacing"/>
              <w:ind w:left="36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710" w:type="dxa"/>
            <w:gridSpan w:val="3"/>
          </w:tcPr>
          <w:p w:rsidR="0073586A" w:rsidRPr="00CE46B3" w:rsidRDefault="0073586A" w:rsidP="007259F4">
            <w:pPr>
              <w:jc w:val="both"/>
              <w:rPr>
                <w:bCs/>
                <w:spacing w:val="-1"/>
                <w:lang w:eastAsia="en-US"/>
              </w:rPr>
            </w:pPr>
            <w:r w:rsidRPr="00CE46B3">
              <w:rPr>
                <w:bCs/>
                <w:spacing w:val="-1"/>
                <w:sz w:val="22"/>
                <w:szCs w:val="22"/>
                <w:lang w:eastAsia="en-US"/>
              </w:rPr>
              <w:t xml:space="preserve">Книжная выставка-календарь «Русский народ: традиции, обычаи, культура». </w:t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 w:rsidRPr="00DE2871">
              <w:rPr>
                <w:rFonts w:cs="Times New Roman"/>
                <w:sz w:val="22"/>
                <w:szCs w:val="22"/>
              </w:rPr>
              <w:t>На книжной выставке представлена литература из фонда библиотеки, знакомящая с</w:t>
            </w:r>
            <w:r w:rsidRPr="00DE2871">
              <w:rPr>
                <w:sz w:val="22"/>
                <w:szCs w:val="22"/>
              </w:rPr>
              <w:t xml:space="preserve"> </w:t>
            </w:r>
            <w:r w:rsidRPr="00DE2871">
              <w:rPr>
                <w:rFonts w:cs="Times New Roman"/>
                <w:sz w:val="22"/>
                <w:szCs w:val="22"/>
              </w:rPr>
              <w:t>традициями, обычаями, культурой русского народа.  В течение 3 квартала 2019.</w:t>
            </w:r>
            <w:r w:rsidRPr="00DE2871">
              <w:rPr>
                <w:sz w:val="22"/>
                <w:szCs w:val="22"/>
              </w:rPr>
              <w:t xml:space="preserve"> </w:t>
            </w:r>
            <w:r w:rsidRPr="00DE2871">
              <w:rPr>
                <w:rFonts w:cs="Times New Roman"/>
                <w:sz w:val="22"/>
                <w:szCs w:val="22"/>
              </w:rPr>
              <w:t>МАУК «КЦ: библиотека-музей» ЦБС.</w:t>
            </w:r>
            <w:r w:rsidRPr="00DE2871">
              <w:rPr>
                <w:sz w:val="22"/>
                <w:szCs w:val="22"/>
              </w:rPr>
              <w:t xml:space="preserve"> </w:t>
            </w:r>
            <w:r w:rsidRPr="00DE2871">
              <w:rPr>
                <w:rFonts w:cs="Times New Roman"/>
                <w:sz w:val="22"/>
                <w:szCs w:val="22"/>
              </w:rPr>
              <w:t>Охват аудитории из числа мигрантов 3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Pr="00CE46B3" w:rsidRDefault="0073586A" w:rsidP="007259F4">
            <w:pPr>
              <w:pStyle w:val="NoSpacing"/>
              <w:ind w:left="36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3710" w:type="dxa"/>
            <w:gridSpan w:val="3"/>
          </w:tcPr>
          <w:p w:rsidR="0073586A" w:rsidRPr="00CE46B3" w:rsidRDefault="0073586A" w:rsidP="007259F4">
            <w:pPr>
              <w:jc w:val="both"/>
              <w:rPr>
                <w:bCs/>
                <w:spacing w:val="-1"/>
                <w:lang w:eastAsia="en-US"/>
              </w:rPr>
            </w:pPr>
            <w:r w:rsidRPr="00CE46B3">
              <w:rPr>
                <w:bCs/>
                <w:spacing w:val="-1"/>
                <w:sz w:val="22"/>
                <w:szCs w:val="22"/>
                <w:lang w:eastAsia="en-US"/>
              </w:rPr>
              <w:t>Книжная выставка «Югра – наш общий дом»</w:t>
            </w:r>
            <w:r w:rsidRPr="00CE46B3">
              <w:rPr>
                <w:bCs/>
                <w:spacing w:val="-1"/>
                <w:sz w:val="22"/>
                <w:szCs w:val="22"/>
                <w:lang w:eastAsia="en-US"/>
              </w:rPr>
              <w:tab/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 w:rsidRPr="00DE2871">
              <w:rPr>
                <w:rFonts w:cs="Times New Roman"/>
                <w:sz w:val="22"/>
                <w:szCs w:val="22"/>
              </w:rPr>
              <w:t>На книжной выставке представлена литература из фонда библиотеки, знакомящая с традициями, обычаями, культурой и историей коренных народов ХМАО – Югры. В течение 3 квартала 2019. МАУК «КЦ: библиотека-музей» ЦБС. Охват аудитории из числа мигрантов 2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Pr="00CE46B3" w:rsidRDefault="0073586A" w:rsidP="007259F4">
            <w:pPr>
              <w:pStyle w:val="NoSpacing"/>
              <w:ind w:left="36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3710" w:type="dxa"/>
            <w:gridSpan w:val="3"/>
          </w:tcPr>
          <w:p w:rsidR="0073586A" w:rsidRPr="00CE46B3" w:rsidRDefault="0073586A" w:rsidP="007259F4">
            <w:pPr>
              <w:jc w:val="both"/>
              <w:rPr>
                <w:bCs/>
                <w:spacing w:val="-1"/>
                <w:lang w:eastAsia="en-US"/>
              </w:rPr>
            </w:pPr>
            <w:r w:rsidRPr="000E6BCC">
              <w:rPr>
                <w:bCs/>
                <w:spacing w:val="-1"/>
                <w:sz w:val="22"/>
                <w:szCs w:val="22"/>
                <w:lang w:eastAsia="en-US"/>
              </w:rPr>
              <w:t>Книжна</w:t>
            </w:r>
            <w:r>
              <w:rPr>
                <w:bCs/>
                <w:spacing w:val="-1"/>
                <w:sz w:val="22"/>
                <w:szCs w:val="22"/>
                <w:lang w:eastAsia="en-US"/>
              </w:rPr>
              <w:t xml:space="preserve">я выставка «Живущие по Солнцу» </w:t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 w:rsidRPr="00DE2871">
              <w:rPr>
                <w:rFonts w:cs="Times New Roman"/>
                <w:sz w:val="22"/>
                <w:szCs w:val="22"/>
              </w:rPr>
              <w:t>Книжная выставка приурочена ко</w:t>
            </w:r>
            <w:r w:rsidRPr="00DE2871">
              <w:rPr>
                <w:sz w:val="22"/>
                <w:szCs w:val="22"/>
              </w:rPr>
              <w:t xml:space="preserve"> </w:t>
            </w:r>
            <w:r w:rsidRPr="00DE2871">
              <w:rPr>
                <w:rFonts w:cs="Times New Roman"/>
                <w:sz w:val="22"/>
                <w:szCs w:val="22"/>
              </w:rPr>
              <w:t>Дню коренных народов Севера.  01-31.08.2019 МАУК «КЦ: библиотека-музей» ЦБС. Охват аудитории из числа мигрантов 2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14885" w:type="dxa"/>
            <w:gridSpan w:val="6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>Привлечение средств массовой информации к формированию положительного образа мигранта, популяризация легального труда мигрантов</w:t>
            </w:r>
          </w:p>
        </w:tc>
      </w:tr>
      <w:tr w:rsidR="0073586A" w:rsidRPr="002A291E" w:rsidTr="00C76A95">
        <w:tc>
          <w:tcPr>
            <w:tcW w:w="833" w:type="dxa"/>
          </w:tcPr>
          <w:p w:rsidR="0073586A" w:rsidRPr="002F5573" w:rsidRDefault="0073586A" w:rsidP="007259F4">
            <w:pPr>
              <w:pStyle w:val="NoSpacing"/>
              <w:ind w:left="360"/>
              <w:jc w:val="left"/>
              <w:rPr>
                <w:b/>
                <w:sz w:val="22"/>
              </w:rPr>
            </w:pPr>
          </w:p>
        </w:tc>
        <w:tc>
          <w:tcPr>
            <w:tcW w:w="3710" w:type="dxa"/>
            <w:gridSpan w:val="3"/>
          </w:tcPr>
          <w:p w:rsidR="0073586A" w:rsidRPr="001F21BD" w:rsidRDefault="0073586A" w:rsidP="007259F4">
            <w:pPr>
              <w:jc w:val="both"/>
            </w:pPr>
            <w:r w:rsidRPr="001F21BD">
              <w:rPr>
                <w:sz w:val="22"/>
                <w:szCs w:val="22"/>
              </w:rPr>
              <w:t>Подготовка телевизионного сюжета</w:t>
            </w:r>
          </w:p>
        </w:tc>
        <w:tc>
          <w:tcPr>
            <w:tcW w:w="5949" w:type="dxa"/>
          </w:tcPr>
          <w:p w:rsidR="0073586A" w:rsidRPr="001F21BD" w:rsidRDefault="0073586A" w:rsidP="007259F4">
            <w:pPr>
              <w:pStyle w:val="Heading1"/>
              <w:shd w:val="clear" w:color="auto" w:fill="FFFFFF"/>
              <w:spacing w:before="0" w:after="75"/>
              <w:jc w:val="both"/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</w:rPr>
            </w:pPr>
            <w:r w:rsidRPr="001F21BD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</w:rPr>
              <w:t>15.07.2019 в эфире МАУ ТРК «Пыть-Яхинформ» вышел телевизионный сюжет «Центр общественного доступа для мигрантов»</w:t>
            </w:r>
          </w:p>
        </w:tc>
        <w:tc>
          <w:tcPr>
            <w:tcW w:w="4393" w:type="dxa"/>
          </w:tcPr>
          <w:p w:rsidR="0073586A" w:rsidRPr="002F5573" w:rsidRDefault="0073586A" w:rsidP="007259F4">
            <w:pPr>
              <w:pStyle w:val="NoSpacing"/>
              <w:jc w:val="center"/>
              <w:rPr>
                <w:b/>
                <w:sz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Pr="002F5573" w:rsidRDefault="0073586A" w:rsidP="007259F4">
            <w:pPr>
              <w:pStyle w:val="NoSpacing"/>
              <w:ind w:left="360"/>
              <w:jc w:val="left"/>
              <w:rPr>
                <w:sz w:val="22"/>
              </w:rPr>
            </w:pPr>
          </w:p>
        </w:tc>
        <w:tc>
          <w:tcPr>
            <w:tcW w:w="3710" w:type="dxa"/>
            <w:gridSpan w:val="3"/>
          </w:tcPr>
          <w:p w:rsidR="0073586A" w:rsidRPr="001F21BD" w:rsidRDefault="0073586A" w:rsidP="007259F4">
            <w:pPr>
              <w:jc w:val="both"/>
              <w:rPr>
                <w:bCs/>
                <w:spacing w:val="-1"/>
              </w:rPr>
            </w:pPr>
            <w:r w:rsidRPr="001F21BD">
              <w:rPr>
                <w:bCs/>
                <w:spacing w:val="-1"/>
                <w:sz w:val="22"/>
                <w:szCs w:val="22"/>
              </w:rPr>
              <w:t xml:space="preserve">Новостной сюжет на радио </w:t>
            </w:r>
          </w:p>
        </w:tc>
        <w:tc>
          <w:tcPr>
            <w:tcW w:w="5949" w:type="dxa"/>
          </w:tcPr>
          <w:p w:rsidR="0073586A" w:rsidRPr="002F5573" w:rsidRDefault="0073586A" w:rsidP="007259F4">
            <w:pPr>
              <w:pStyle w:val="NoSpacing"/>
              <w:rPr>
                <w:sz w:val="22"/>
              </w:rPr>
            </w:pPr>
            <w:r w:rsidRPr="002F5573">
              <w:rPr>
                <w:sz w:val="22"/>
              </w:rPr>
              <w:t>16.07.2019 - В Пыть-Яхе работает центр общественного доступа для помощи мигрантам. Здесь возможно получить бесплатное консультирование по гражданско-правовым вопросам. Там же открыт доступ к правовой информации в Интернете, к официальным сайтам органов власти и государственным услугам. Мигранты часто обращаются к специалистам библиотеки за предоставлением фактографической справки. Центр открыт на базе библиотеки-музея.</w:t>
            </w:r>
          </w:p>
        </w:tc>
        <w:tc>
          <w:tcPr>
            <w:tcW w:w="4393" w:type="dxa"/>
          </w:tcPr>
          <w:p w:rsidR="0073586A" w:rsidRPr="002F5573" w:rsidRDefault="0073586A" w:rsidP="007259F4">
            <w:pPr>
              <w:pStyle w:val="NoSpacing"/>
              <w:jc w:val="center"/>
              <w:rPr>
                <w:sz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Pr="002F5573" w:rsidRDefault="0073586A" w:rsidP="007259F4">
            <w:pPr>
              <w:pStyle w:val="NoSpacing"/>
              <w:ind w:left="360"/>
              <w:jc w:val="left"/>
              <w:rPr>
                <w:sz w:val="22"/>
              </w:rPr>
            </w:pPr>
          </w:p>
        </w:tc>
        <w:tc>
          <w:tcPr>
            <w:tcW w:w="3710" w:type="dxa"/>
            <w:gridSpan w:val="3"/>
          </w:tcPr>
          <w:p w:rsidR="0073586A" w:rsidRPr="001F21BD" w:rsidRDefault="0073586A" w:rsidP="007259F4">
            <w:pPr>
              <w:jc w:val="both"/>
            </w:pPr>
            <w:r w:rsidRPr="001F21BD">
              <w:rPr>
                <w:sz w:val="22"/>
                <w:szCs w:val="22"/>
              </w:rPr>
              <w:t>Подготовка телевизионного сюжета</w:t>
            </w:r>
          </w:p>
        </w:tc>
        <w:tc>
          <w:tcPr>
            <w:tcW w:w="5949" w:type="dxa"/>
          </w:tcPr>
          <w:p w:rsidR="0073586A" w:rsidRPr="001F21BD" w:rsidRDefault="0073586A" w:rsidP="007259F4">
            <w:pPr>
              <w:pStyle w:val="Heading1"/>
              <w:shd w:val="clear" w:color="auto" w:fill="FFFFFF"/>
              <w:spacing w:before="0" w:after="75"/>
              <w:jc w:val="both"/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</w:rPr>
            </w:pPr>
            <w:r w:rsidRPr="001F21BD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</w:rPr>
              <w:t>16.08.2019 в эфире МАУ ТРК «Пыть-Яхинформ» вышел телевизионный сюжет «Изменения в российском законодательстве о миграции»</w:t>
            </w:r>
          </w:p>
        </w:tc>
        <w:tc>
          <w:tcPr>
            <w:tcW w:w="4393" w:type="dxa"/>
          </w:tcPr>
          <w:p w:rsidR="0073586A" w:rsidRPr="002F5573" w:rsidRDefault="0073586A" w:rsidP="007259F4">
            <w:pPr>
              <w:pStyle w:val="NoSpacing"/>
              <w:jc w:val="center"/>
              <w:rPr>
                <w:sz w:val="22"/>
              </w:rPr>
            </w:pPr>
          </w:p>
        </w:tc>
      </w:tr>
      <w:tr w:rsidR="0073586A" w:rsidRPr="002A291E" w:rsidTr="00B334BE">
        <w:tc>
          <w:tcPr>
            <w:tcW w:w="14885" w:type="dxa"/>
            <w:gridSpan w:val="6"/>
          </w:tcPr>
          <w:p w:rsidR="0073586A" w:rsidRPr="002F5573" w:rsidRDefault="0073586A" w:rsidP="007259F4">
            <w:pPr>
              <w:pStyle w:val="NoSpacing"/>
              <w:jc w:val="center"/>
              <w:rPr>
                <w:sz w:val="22"/>
              </w:rPr>
            </w:pP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>Создание и поддержка деятельности центров национальных культур, домов дружбы народов, центров межнационального сотрудничества, центров этнокультурного развития, этнокультурных комплексов</w:t>
            </w:r>
          </w:p>
        </w:tc>
      </w:tr>
      <w:tr w:rsidR="0073586A" w:rsidRPr="002A291E" w:rsidTr="00C76A95">
        <w:tc>
          <w:tcPr>
            <w:tcW w:w="833" w:type="dxa"/>
          </w:tcPr>
          <w:p w:rsidR="0073586A" w:rsidRPr="002A291E" w:rsidRDefault="0073586A" w:rsidP="007259F4">
            <w:pPr>
              <w:pStyle w:val="NoSpacing"/>
              <w:ind w:left="36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710" w:type="dxa"/>
            <w:gridSpan w:val="3"/>
          </w:tcPr>
          <w:p w:rsidR="0073586A" w:rsidRPr="00A24970" w:rsidRDefault="0073586A" w:rsidP="007259F4">
            <w:pPr>
              <w:autoSpaceDE w:val="0"/>
              <w:autoSpaceDN w:val="0"/>
              <w:adjustRightInd w:val="0"/>
            </w:pPr>
            <w:r w:rsidRPr="00A24970">
              <w:rPr>
                <w:sz w:val="22"/>
                <w:szCs w:val="22"/>
              </w:rPr>
              <w:t>МАУК «КДЦ»</w:t>
            </w:r>
          </w:p>
          <w:p w:rsidR="0073586A" w:rsidRPr="002A291E" w:rsidRDefault="0073586A" w:rsidP="007259F4">
            <w:pPr>
              <w:jc w:val="both"/>
              <w:rPr>
                <w:lang w:eastAsia="en-US"/>
              </w:rPr>
            </w:pPr>
            <w:r w:rsidRPr="00A24970">
              <w:rPr>
                <w:sz w:val="22"/>
                <w:szCs w:val="22"/>
              </w:rPr>
              <w:t>В  учреждении организовано любительское объединение «Центр национальных культур»-</w:t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Центр посещают 20 человек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14885" w:type="dxa"/>
            <w:gridSpan w:val="6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>Обеспечение эффективного мониторинга состояния межнациональных, межконфессиональных отношений и раннего предупреждения конфликтных ситуаций и выявления фактов распространения идеологии экстремизма</w:t>
            </w:r>
          </w:p>
        </w:tc>
      </w:tr>
      <w:tr w:rsidR="0073586A" w:rsidRPr="002A291E" w:rsidTr="00C76A95">
        <w:tc>
          <w:tcPr>
            <w:tcW w:w="833" w:type="dxa"/>
          </w:tcPr>
          <w:p w:rsidR="0073586A" w:rsidRPr="00884DAF" w:rsidRDefault="0073586A" w:rsidP="007259F4">
            <w:pPr>
              <w:pStyle w:val="NoSpacing"/>
              <w:ind w:left="360"/>
              <w:jc w:val="left"/>
              <w:rPr>
                <w:sz w:val="22"/>
              </w:rPr>
            </w:pPr>
            <w:r w:rsidRPr="00884DAF">
              <w:rPr>
                <w:sz w:val="22"/>
              </w:rPr>
              <w:t>1</w:t>
            </w:r>
          </w:p>
        </w:tc>
        <w:tc>
          <w:tcPr>
            <w:tcW w:w="3710" w:type="dxa"/>
            <w:gridSpan w:val="3"/>
          </w:tcPr>
          <w:p w:rsidR="0073586A" w:rsidRPr="001F21BD" w:rsidRDefault="0073586A" w:rsidP="007259F4">
            <w:pPr>
              <w:jc w:val="both"/>
              <w:rPr>
                <w:bCs/>
                <w:spacing w:val="-1"/>
              </w:rPr>
            </w:pPr>
            <w:r w:rsidRPr="001F21BD">
              <w:rPr>
                <w:bCs/>
                <w:spacing w:val="-1"/>
                <w:sz w:val="22"/>
                <w:szCs w:val="22"/>
              </w:rPr>
              <w:t>Ежедневный мониторинг социальных сетей</w:t>
            </w:r>
          </w:p>
        </w:tc>
        <w:tc>
          <w:tcPr>
            <w:tcW w:w="5949" w:type="dxa"/>
          </w:tcPr>
          <w:p w:rsidR="0073586A" w:rsidRPr="002F5573" w:rsidRDefault="0073586A" w:rsidP="007259F4">
            <w:pPr>
              <w:pStyle w:val="NoSpacing"/>
              <w:rPr>
                <w:sz w:val="22"/>
              </w:rPr>
            </w:pPr>
            <w:r w:rsidRPr="002F5573">
              <w:rPr>
                <w:sz w:val="22"/>
              </w:rPr>
              <w:t xml:space="preserve">Ежедневно осуществляется мониторинг общественно-политической ситуации в регионе и городе, в том числе межнациональных и межконфессиональных отношений с целью доведения информации до главы города на основе просмотра федеральных, окружных и городских сайтов. </w:t>
            </w:r>
          </w:p>
          <w:p w:rsidR="0073586A" w:rsidRPr="002F5573" w:rsidRDefault="0073586A" w:rsidP="007259F4">
            <w:pPr>
              <w:pStyle w:val="NoSpacing"/>
              <w:rPr>
                <w:sz w:val="22"/>
              </w:rPr>
            </w:pPr>
            <w:r w:rsidRPr="002F5573">
              <w:rPr>
                <w:sz w:val="22"/>
              </w:rPr>
              <w:t>Фактов распространения идеологии экстремизма за отчетный период не выявлено.</w:t>
            </w:r>
          </w:p>
        </w:tc>
        <w:tc>
          <w:tcPr>
            <w:tcW w:w="4393" w:type="dxa"/>
          </w:tcPr>
          <w:p w:rsidR="0073586A" w:rsidRPr="002F5573" w:rsidRDefault="0073586A" w:rsidP="007259F4">
            <w:pPr>
              <w:pStyle w:val="NoSpacing"/>
              <w:jc w:val="center"/>
              <w:rPr>
                <w:b/>
                <w:sz w:val="22"/>
              </w:rPr>
            </w:pPr>
            <w:r w:rsidRPr="002F5573">
              <w:rPr>
                <w:b/>
                <w:sz w:val="22"/>
              </w:rPr>
              <w:t>-</w:t>
            </w:r>
          </w:p>
        </w:tc>
      </w:tr>
      <w:tr w:rsidR="0073586A" w:rsidRPr="002A291E" w:rsidTr="00C76A95">
        <w:tc>
          <w:tcPr>
            <w:tcW w:w="833" w:type="dxa"/>
          </w:tcPr>
          <w:p w:rsidR="0073586A" w:rsidRPr="005978C5" w:rsidRDefault="0073586A" w:rsidP="007259F4">
            <w:pPr>
              <w:pStyle w:val="NoSpacing"/>
              <w:ind w:left="360"/>
              <w:jc w:val="lef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3710" w:type="dxa"/>
            <w:gridSpan w:val="3"/>
          </w:tcPr>
          <w:p w:rsidR="0073586A" w:rsidRPr="00FD07FD" w:rsidRDefault="0073586A" w:rsidP="007259F4">
            <w:pPr>
              <w:pStyle w:val="NoSpacing"/>
              <w:ind w:firstLine="708"/>
              <w:rPr>
                <w:bCs/>
                <w:spacing w:val="-1"/>
                <w:lang w:eastAsia="en-US"/>
              </w:rPr>
            </w:pPr>
            <w:r w:rsidRPr="00FD07FD">
              <w:rPr>
                <w:bCs/>
                <w:spacing w:val="-1"/>
                <w:lang w:eastAsia="en-US"/>
              </w:rPr>
              <w:t>Мониторинг интернет страниц</w:t>
            </w:r>
          </w:p>
        </w:tc>
        <w:tc>
          <w:tcPr>
            <w:tcW w:w="5949" w:type="dxa"/>
          </w:tcPr>
          <w:p w:rsidR="0073586A" w:rsidRPr="00FD07FD" w:rsidRDefault="0073586A" w:rsidP="007259F4">
            <w:pPr>
              <w:pStyle w:val="NoSpacing"/>
              <w:rPr>
                <w:rFonts w:cs="Times New Roman"/>
                <w:color w:val="auto"/>
                <w:sz w:val="22"/>
                <w:szCs w:val="22"/>
              </w:rPr>
            </w:pPr>
            <w:r w:rsidRPr="00FD07FD">
              <w:rPr>
                <w:rFonts w:cs="Times New Roman"/>
                <w:color w:val="auto"/>
                <w:sz w:val="22"/>
                <w:szCs w:val="22"/>
              </w:rPr>
              <w:t>В 3 квартале 2019 года было выявлено 15 материалов, внесенных в Федеральный список экстремистских материалов.</w:t>
            </w:r>
            <w:r>
              <w:rPr>
                <w:rFonts w:cs="Times New Roman"/>
                <w:color w:val="auto"/>
                <w:sz w:val="22"/>
                <w:szCs w:val="22"/>
              </w:rPr>
              <w:t xml:space="preserve"> Информация направлена в прокуратуру</w:t>
            </w:r>
          </w:p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14885" w:type="dxa"/>
            <w:gridSpan w:val="6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>Реализация мер по профилактике распространения экстремистской идеологии, создание экспертной панели</w:t>
            </w:r>
            <w:r w:rsidRPr="00DE2871">
              <w:rPr>
                <w:rStyle w:val="FootnoteReference"/>
                <w:b/>
                <w:bCs/>
                <w:spacing w:val="-1"/>
                <w:sz w:val="22"/>
                <w:szCs w:val="22"/>
                <w:lang w:eastAsia="en-US"/>
              </w:rPr>
              <w:footnoteReference w:id="1"/>
            </w: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 xml:space="preserve"> для возможности оперативно выявлять и своевременно реагировать на зарождающиеся конфликты в сфере межнациональных и этноконфессиональных отношений</w:t>
            </w:r>
          </w:p>
        </w:tc>
      </w:tr>
      <w:tr w:rsidR="0073586A" w:rsidRPr="002A291E" w:rsidTr="00C76A95">
        <w:tc>
          <w:tcPr>
            <w:tcW w:w="833" w:type="dxa"/>
          </w:tcPr>
          <w:p w:rsidR="0073586A" w:rsidRPr="005978C5" w:rsidRDefault="0073586A" w:rsidP="007259F4">
            <w:pPr>
              <w:pStyle w:val="NoSpacing"/>
              <w:ind w:left="360"/>
              <w:jc w:val="lef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3710" w:type="dxa"/>
            <w:gridSpan w:val="3"/>
          </w:tcPr>
          <w:p w:rsidR="0073586A" w:rsidRPr="007C6D92" w:rsidRDefault="0073586A" w:rsidP="007259F4">
            <w:pPr>
              <w:jc w:val="both"/>
              <w:rPr>
                <w:bCs/>
                <w:spacing w:val="-1"/>
                <w:lang w:eastAsia="en-US"/>
              </w:rPr>
            </w:pPr>
            <w:r w:rsidRPr="007C6D92">
              <w:rPr>
                <w:bCs/>
                <w:spacing w:val="-1"/>
                <w:sz w:val="22"/>
                <w:szCs w:val="22"/>
                <w:lang w:eastAsia="en-US"/>
              </w:rPr>
              <w:t xml:space="preserve">1. Периодически (не реже 2 раз в месяц) осуществляются проверки доступа к сайтам, содержащим материалы экстремистского характера в соответствии с «Федеральным списком экстремистских материалов»  </w:t>
            </w:r>
          </w:p>
          <w:p w:rsidR="0073586A" w:rsidRPr="007C6D92" w:rsidRDefault="0073586A" w:rsidP="007259F4">
            <w:pPr>
              <w:jc w:val="both"/>
              <w:rPr>
                <w:bCs/>
                <w:spacing w:val="-1"/>
                <w:lang w:eastAsia="en-US"/>
              </w:rPr>
            </w:pPr>
            <w:r w:rsidRPr="007C6D92">
              <w:rPr>
                <w:bCs/>
                <w:spacing w:val="-1"/>
                <w:sz w:val="22"/>
                <w:szCs w:val="22"/>
                <w:lang w:eastAsia="en-US"/>
              </w:rPr>
              <w:t>2.Настроена контент-фильтрация SkyDNS, которая закрывает доступ к ресурсам Интернет, содержащим информацию, наносящую вред здоровью и развитию пользователей.</w:t>
            </w:r>
          </w:p>
          <w:p w:rsidR="0073586A" w:rsidRPr="007C6D92" w:rsidRDefault="0073586A" w:rsidP="007259F4">
            <w:pPr>
              <w:jc w:val="both"/>
              <w:rPr>
                <w:bCs/>
                <w:spacing w:val="-1"/>
                <w:lang w:eastAsia="en-US"/>
              </w:rPr>
            </w:pPr>
            <w:r w:rsidRPr="007C6D92">
              <w:rPr>
                <w:bCs/>
                <w:spacing w:val="-1"/>
                <w:sz w:val="22"/>
                <w:szCs w:val="22"/>
                <w:lang w:eastAsia="en-US"/>
              </w:rPr>
              <w:t xml:space="preserve">3.Ведется полный контроль при выходе в Интернет пользователей библиотек. </w:t>
            </w:r>
          </w:p>
          <w:p w:rsidR="0073586A" w:rsidRPr="007C6D92" w:rsidRDefault="0073586A" w:rsidP="007259F4">
            <w:pPr>
              <w:jc w:val="both"/>
              <w:rPr>
                <w:bCs/>
                <w:spacing w:val="-1"/>
                <w:lang w:eastAsia="en-US"/>
              </w:rPr>
            </w:pPr>
            <w:r w:rsidRPr="007C6D92">
              <w:rPr>
                <w:bCs/>
                <w:spacing w:val="-1"/>
                <w:sz w:val="22"/>
                <w:szCs w:val="22"/>
                <w:lang w:eastAsia="en-US"/>
              </w:rPr>
              <w:t>4. Детям и подросткам предоставляется локальный доступ к электронным ресурсам, входящим в фонд ЦБС и проверенных на предмет содержания информации, наносящей вред здоровью и развитию пользователей.</w:t>
            </w:r>
          </w:p>
          <w:p w:rsidR="0073586A" w:rsidRDefault="0073586A" w:rsidP="007259F4">
            <w:pPr>
              <w:jc w:val="both"/>
              <w:rPr>
                <w:bCs/>
                <w:spacing w:val="-1"/>
                <w:lang w:eastAsia="en-US"/>
              </w:rPr>
            </w:pPr>
            <w:r w:rsidRPr="007C6D92">
              <w:rPr>
                <w:bCs/>
                <w:spacing w:val="-1"/>
                <w:sz w:val="22"/>
                <w:szCs w:val="22"/>
                <w:lang w:eastAsia="en-US"/>
              </w:rPr>
              <w:t>5. Доступ к Интернет-ресурсам для детей и подростков предоставляется только в образовательных целях и под полным контролем сотрудника библиотеки.</w:t>
            </w:r>
          </w:p>
          <w:p w:rsidR="0073586A" w:rsidRPr="005978C5" w:rsidRDefault="0073586A" w:rsidP="007259F4">
            <w:pPr>
              <w:jc w:val="both"/>
              <w:rPr>
                <w:b/>
                <w:bCs/>
                <w:spacing w:val="-1"/>
                <w:lang w:eastAsia="en-US"/>
              </w:rPr>
            </w:pPr>
          </w:p>
        </w:tc>
        <w:tc>
          <w:tcPr>
            <w:tcW w:w="5949" w:type="dxa"/>
          </w:tcPr>
          <w:p w:rsidR="0073586A" w:rsidRDefault="0073586A" w:rsidP="007259F4">
            <w:r w:rsidRPr="00DE2871">
              <w:rPr>
                <w:sz w:val="22"/>
                <w:szCs w:val="22"/>
              </w:rPr>
              <w:t>Документов содержащих материалы экстремистского характера в фонде библиотек МАУК «КЦ: библиотека-музей» нет.</w:t>
            </w:r>
          </w:p>
          <w:p w:rsidR="0073586A" w:rsidRPr="00DE2871" w:rsidRDefault="0073586A" w:rsidP="007259F4">
            <w:r w:rsidRPr="001B4A1F">
              <w:rPr>
                <w:sz w:val="22"/>
                <w:szCs w:val="22"/>
              </w:rPr>
              <w:t>МБОУ ДО «Детская школа искусств»</w:t>
            </w:r>
            <w:r>
              <w:rPr>
                <w:sz w:val="22"/>
                <w:szCs w:val="22"/>
              </w:rPr>
              <w:t xml:space="preserve"> и МАУК «»КДЦ»</w:t>
            </w:r>
            <w:r w:rsidRPr="001B4A1F">
              <w:rPr>
                <w:sz w:val="22"/>
                <w:szCs w:val="22"/>
              </w:rPr>
              <w:t xml:space="preserve"> обучающиеся и посетители не имеют доступа к Интернет – ресурсам.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14885" w:type="dxa"/>
            <w:gridSpan w:val="6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>Мониторинг экстремистских настроений в молодежной среде</w:t>
            </w:r>
          </w:p>
        </w:tc>
      </w:tr>
      <w:tr w:rsidR="0073586A" w:rsidRPr="002A291E" w:rsidTr="00C76A95">
        <w:tc>
          <w:tcPr>
            <w:tcW w:w="833" w:type="dxa"/>
          </w:tcPr>
          <w:p w:rsidR="0073586A" w:rsidRPr="00711852" w:rsidRDefault="0073586A" w:rsidP="007259F4">
            <w:pPr>
              <w:pStyle w:val="NoSpacing"/>
              <w:ind w:left="3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3710" w:type="dxa"/>
            <w:gridSpan w:val="3"/>
          </w:tcPr>
          <w:p w:rsidR="0073586A" w:rsidRPr="00711852" w:rsidRDefault="0073586A" w:rsidP="007259F4">
            <w:pPr>
              <w:jc w:val="both"/>
              <w:rPr>
                <w:b/>
                <w:bCs/>
                <w:spacing w:val="-1"/>
              </w:rPr>
            </w:pPr>
            <w:r w:rsidRPr="00711852">
              <w:rPr>
                <w:bCs/>
                <w:spacing w:val="-1"/>
                <w:sz w:val="22"/>
                <w:szCs w:val="22"/>
              </w:rPr>
              <w:t>Анкетирование на тему: «Состояние межнациональных и межконфессиональных отношений на территории г. Пыть-Ях»</w:t>
            </w:r>
          </w:p>
        </w:tc>
        <w:tc>
          <w:tcPr>
            <w:tcW w:w="5949" w:type="dxa"/>
          </w:tcPr>
          <w:p w:rsidR="0073586A" w:rsidRPr="00711852" w:rsidRDefault="0073586A" w:rsidP="007259F4">
            <w:pPr>
              <w:pStyle w:val="NoSpacing"/>
              <w:rPr>
                <w:sz w:val="22"/>
              </w:rPr>
            </w:pPr>
            <w:r w:rsidRPr="00711852">
              <w:rPr>
                <w:sz w:val="22"/>
              </w:rPr>
              <w:t xml:space="preserve">В сентябре 2019 года проведено анкетирование среди обучающихся образовательных организаций, в котором приняли участие </w:t>
            </w:r>
            <w:r>
              <w:rPr>
                <w:sz w:val="22"/>
              </w:rPr>
              <w:t>790</w:t>
            </w:r>
            <w:r w:rsidRPr="00711852">
              <w:rPr>
                <w:sz w:val="22"/>
              </w:rPr>
              <w:t xml:space="preserve"> человек. </w:t>
            </w:r>
          </w:p>
        </w:tc>
        <w:tc>
          <w:tcPr>
            <w:tcW w:w="4393" w:type="dxa"/>
          </w:tcPr>
          <w:p w:rsidR="0073586A" w:rsidRPr="00711852" w:rsidRDefault="0073586A" w:rsidP="007259F4">
            <w:pPr>
              <w:pStyle w:val="NoSpacing"/>
              <w:jc w:val="center"/>
              <w:rPr>
                <w:b/>
                <w:sz w:val="22"/>
              </w:rPr>
            </w:pPr>
            <w:r w:rsidRPr="00711852">
              <w:rPr>
                <w:b/>
                <w:sz w:val="22"/>
              </w:rPr>
              <w:t>-</w:t>
            </w:r>
          </w:p>
        </w:tc>
      </w:tr>
      <w:tr w:rsidR="0073586A" w:rsidRPr="002A291E" w:rsidTr="00C76A95">
        <w:tc>
          <w:tcPr>
            <w:tcW w:w="14885" w:type="dxa"/>
            <w:gridSpan w:val="6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>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</w:t>
            </w:r>
          </w:p>
        </w:tc>
      </w:tr>
      <w:tr w:rsidR="0073586A" w:rsidRPr="002A291E" w:rsidTr="00C76A95">
        <w:tc>
          <w:tcPr>
            <w:tcW w:w="833" w:type="dxa"/>
          </w:tcPr>
          <w:p w:rsidR="0073586A" w:rsidRPr="00DE2871" w:rsidRDefault="0073586A" w:rsidP="007259F4">
            <w:pPr>
              <w:pStyle w:val="NoSpacing"/>
              <w:ind w:left="360"/>
              <w:jc w:val="left"/>
              <w:rPr>
                <w:rFonts w:cs="Times New Roman"/>
                <w:sz w:val="22"/>
                <w:szCs w:val="22"/>
              </w:rPr>
            </w:pPr>
            <w:r w:rsidRPr="00DE2871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710" w:type="dxa"/>
            <w:gridSpan w:val="3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600152">
              <w:rPr>
                <w:bCs/>
                <w:spacing w:val="-1"/>
                <w:sz w:val="22"/>
                <w:szCs w:val="22"/>
                <w:lang w:eastAsia="en-US"/>
              </w:rPr>
              <w:t>Книжная выставка  «Под флагом Росси</w:t>
            </w:r>
            <w:r>
              <w:rPr>
                <w:bCs/>
                <w:spacing w:val="-1"/>
                <w:sz w:val="22"/>
                <w:szCs w:val="22"/>
                <w:lang w:eastAsia="en-US"/>
              </w:rPr>
              <w:t>и» (День флага России)</w:t>
            </w:r>
            <w:r>
              <w:rPr>
                <w:bCs/>
                <w:spacing w:val="-1"/>
                <w:sz w:val="22"/>
                <w:szCs w:val="22"/>
                <w:lang w:eastAsia="en-US"/>
              </w:rPr>
              <w:tab/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01-31.08.2019 МАУК «КЦ: библиотека-музей» ЦБС Охват аудитории 20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Pr="00DE2871" w:rsidRDefault="0073586A" w:rsidP="007259F4">
            <w:pPr>
              <w:pStyle w:val="NoSpacing"/>
              <w:ind w:left="360"/>
              <w:jc w:val="left"/>
              <w:rPr>
                <w:rFonts w:cs="Times New Roman"/>
                <w:sz w:val="22"/>
                <w:szCs w:val="22"/>
              </w:rPr>
            </w:pPr>
            <w:r w:rsidRPr="00DE2871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3710" w:type="dxa"/>
            <w:gridSpan w:val="3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600152">
              <w:rPr>
                <w:bCs/>
                <w:spacing w:val="-1"/>
                <w:sz w:val="22"/>
                <w:szCs w:val="22"/>
                <w:lang w:eastAsia="en-US"/>
              </w:rPr>
              <w:t>Книжная выставка  «Символ с особой судьбой» (День флага России)</w:t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15-31.08.2019 МАУК «КЦ: библиотека-музей» ЦБС Охват аудитории 31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Pr="00DE2871" w:rsidRDefault="0073586A" w:rsidP="007259F4">
            <w:pPr>
              <w:pStyle w:val="NoSpacing"/>
              <w:ind w:left="360"/>
              <w:jc w:val="left"/>
              <w:rPr>
                <w:rFonts w:cs="Times New Roman"/>
                <w:sz w:val="22"/>
                <w:szCs w:val="22"/>
              </w:rPr>
            </w:pPr>
            <w:r w:rsidRPr="00DE2871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3710" w:type="dxa"/>
            <w:gridSpan w:val="3"/>
          </w:tcPr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600152">
              <w:rPr>
                <w:bCs/>
                <w:spacing w:val="-1"/>
                <w:sz w:val="22"/>
                <w:szCs w:val="22"/>
                <w:lang w:eastAsia="en-US"/>
              </w:rPr>
              <w:t>Часы информации «Символ с особой судьбой» (День флага России)</w:t>
            </w:r>
            <w:r w:rsidRPr="00600152">
              <w:rPr>
                <w:bCs/>
                <w:spacing w:val="-1"/>
                <w:sz w:val="22"/>
                <w:szCs w:val="22"/>
                <w:lang w:eastAsia="en-US"/>
              </w:rPr>
              <w:tab/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22.08.2019 МАУК «КЦ: библиотека-музей» ЦБС Охват аудитории 14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Pr="00DE2871" w:rsidRDefault="0073586A" w:rsidP="007259F4">
            <w:pPr>
              <w:pStyle w:val="NoSpacing"/>
              <w:ind w:left="360"/>
              <w:jc w:val="left"/>
              <w:rPr>
                <w:rFonts w:cs="Times New Roman"/>
                <w:sz w:val="22"/>
                <w:szCs w:val="22"/>
              </w:rPr>
            </w:pPr>
            <w:r w:rsidRPr="00DE2871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3710" w:type="dxa"/>
            <w:gridSpan w:val="3"/>
          </w:tcPr>
          <w:p w:rsidR="0073586A" w:rsidRPr="00600152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600152">
              <w:rPr>
                <w:bCs/>
                <w:spacing w:val="-1"/>
                <w:sz w:val="22"/>
                <w:szCs w:val="22"/>
                <w:lang w:eastAsia="en-US"/>
              </w:rPr>
              <w:t xml:space="preserve">Познавательно-развлекательная игра </w:t>
            </w:r>
          </w:p>
          <w:p w:rsidR="0073586A" w:rsidRPr="002A291E" w:rsidRDefault="0073586A" w:rsidP="007259F4">
            <w:pPr>
              <w:pStyle w:val="NoSpacing"/>
              <w:jc w:val="center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600152">
              <w:rPr>
                <w:bCs/>
                <w:spacing w:val="-1"/>
                <w:sz w:val="22"/>
                <w:szCs w:val="22"/>
                <w:lang w:eastAsia="en-US"/>
              </w:rPr>
              <w:t>«Под флагом России» (День флага России)</w:t>
            </w:r>
            <w:r w:rsidRPr="00600152">
              <w:rPr>
                <w:bCs/>
                <w:spacing w:val="-1"/>
                <w:sz w:val="22"/>
                <w:szCs w:val="22"/>
                <w:lang w:eastAsia="en-US"/>
              </w:rPr>
              <w:tab/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22.08.2019 МАУК «КЦ: библиотека-музей»</w:t>
            </w:r>
            <w:r w:rsidRPr="00DE2871">
              <w:rPr>
                <w:sz w:val="22"/>
                <w:szCs w:val="22"/>
              </w:rPr>
              <w:t xml:space="preserve"> ЦБС Охват аудитории </w:t>
            </w: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190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Pr="00DE2871" w:rsidRDefault="0073586A" w:rsidP="007259F4">
            <w:pPr>
              <w:pStyle w:val="NoSpacing"/>
              <w:ind w:left="360"/>
              <w:jc w:val="left"/>
              <w:rPr>
                <w:rFonts w:cs="Times New Roman"/>
                <w:sz w:val="22"/>
                <w:szCs w:val="22"/>
              </w:rPr>
            </w:pPr>
            <w:r w:rsidRPr="00DE2871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3710" w:type="dxa"/>
            <w:gridSpan w:val="3"/>
          </w:tcPr>
          <w:p w:rsidR="0073586A" w:rsidRPr="00011841" w:rsidRDefault="0073586A" w:rsidP="007259F4">
            <w:pPr>
              <w:pStyle w:val="ListParagraph"/>
              <w:ind w:left="0"/>
              <w:jc w:val="both"/>
            </w:pPr>
            <w:r w:rsidRPr="00011841">
              <w:t>Беседа «Я – дома, я – в школе, я – на улице, я – среди друзей»</w:t>
            </w:r>
          </w:p>
        </w:tc>
        <w:tc>
          <w:tcPr>
            <w:tcW w:w="5949" w:type="dxa"/>
          </w:tcPr>
          <w:p w:rsidR="0073586A" w:rsidRDefault="0073586A" w:rsidP="007259F4">
            <w:r w:rsidRPr="00011841">
              <w:t>07.09. 2019 г.</w:t>
            </w:r>
            <w:r>
              <w:t xml:space="preserve"> </w:t>
            </w:r>
            <w:r w:rsidRPr="00011841">
              <w:t>МБОУ ДО «Детская школа искусств»</w:t>
            </w:r>
            <w:r>
              <w:t xml:space="preserve">, </w:t>
            </w:r>
            <w:r>
              <w:rPr>
                <w:sz w:val="22"/>
                <w:szCs w:val="22"/>
              </w:rPr>
              <w:t>о</w:t>
            </w:r>
            <w:r w:rsidRPr="00DE2871">
              <w:rPr>
                <w:sz w:val="22"/>
                <w:szCs w:val="22"/>
              </w:rPr>
              <w:t xml:space="preserve">хват аудитории </w:t>
            </w:r>
            <w:r>
              <w:t>15 чел.</w:t>
            </w:r>
          </w:p>
          <w:p w:rsidR="0073586A" w:rsidRPr="00011841" w:rsidRDefault="0073586A" w:rsidP="007259F4">
            <w:pPr>
              <w:pStyle w:val="ListParagraph"/>
              <w:ind w:left="0"/>
            </w:pPr>
          </w:p>
          <w:p w:rsidR="0073586A" w:rsidRPr="00011841" w:rsidRDefault="0073586A" w:rsidP="007259F4">
            <w:pPr>
              <w:pStyle w:val="ListParagraph"/>
              <w:ind w:left="0"/>
            </w:pP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Pr="00DE2871" w:rsidRDefault="0073586A" w:rsidP="007259F4">
            <w:pPr>
              <w:pStyle w:val="NoSpacing"/>
              <w:ind w:left="360"/>
              <w:jc w:val="left"/>
              <w:rPr>
                <w:rFonts w:cs="Times New Roman"/>
                <w:sz w:val="22"/>
                <w:szCs w:val="22"/>
              </w:rPr>
            </w:pPr>
            <w:r w:rsidRPr="00DE2871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3710" w:type="dxa"/>
            <w:gridSpan w:val="3"/>
          </w:tcPr>
          <w:p w:rsidR="0073586A" w:rsidRPr="00011841" w:rsidRDefault="0073586A" w:rsidP="007259F4">
            <w:pPr>
              <w:jc w:val="both"/>
            </w:pPr>
            <w:r w:rsidRPr="00011841">
              <w:t>Беседа «Мы в ответе за свои поступки»</w:t>
            </w:r>
          </w:p>
        </w:tc>
        <w:tc>
          <w:tcPr>
            <w:tcW w:w="5949" w:type="dxa"/>
          </w:tcPr>
          <w:p w:rsidR="0073586A" w:rsidRPr="00011841" w:rsidRDefault="0073586A" w:rsidP="007259F4">
            <w:pPr>
              <w:jc w:val="both"/>
            </w:pPr>
            <w:r w:rsidRPr="00011841">
              <w:t>14.09. 2019 г. МБОУ ДО «Детская школа искусств»</w:t>
            </w:r>
            <w:r>
              <w:t>,</w:t>
            </w:r>
            <w:r>
              <w:rPr>
                <w:sz w:val="22"/>
                <w:szCs w:val="22"/>
              </w:rPr>
              <w:t xml:space="preserve"> о</w:t>
            </w:r>
            <w:r w:rsidRPr="00DE2871">
              <w:rPr>
                <w:sz w:val="22"/>
                <w:szCs w:val="22"/>
              </w:rPr>
              <w:t>хват аудитории</w:t>
            </w:r>
            <w:r>
              <w:t xml:space="preserve"> 17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Pr="00DE2871" w:rsidRDefault="0073586A" w:rsidP="007259F4">
            <w:pPr>
              <w:pStyle w:val="NoSpacing"/>
              <w:ind w:left="360"/>
              <w:jc w:val="left"/>
              <w:rPr>
                <w:rFonts w:cs="Times New Roman"/>
                <w:sz w:val="22"/>
                <w:szCs w:val="22"/>
              </w:rPr>
            </w:pPr>
            <w:r w:rsidRPr="00DE2871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3710" w:type="dxa"/>
            <w:gridSpan w:val="3"/>
          </w:tcPr>
          <w:p w:rsidR="0073586A" w:rsidRPr="00EC614A" w:rsidRDefault="0073586A" w:rsidP="007259F4">
            <w:r w:rsidRPr="00E94A82">
              <w:t>Час правового просвещения</w:t>
            </w:r>
            <w:r>
              <w:t xml:space="preserve"> </w:t>
            </w:r>
            <w:r w:rsidRPr="00EC614A">
              <w:t>«Ребенок – подросток – г</w:t>
            </w:r>
            <w:r>
              <w:t>ражданин»</w:t>
            </w:r>
          </w:p>
        </w:tc>
        <w:tc>
          <w:tcPr>
            <w:tcW w:w="5949" w:type="dxa"/>
          </w:tcPr>
          <w:p w:rsidR="0073586A" w:rsidRPr="00DE2871" w:rsidRDefault="0073586A" w:rsidP="007259F4">
            <w:r w:rsidRPr="00DE2871">
              <w:rPr>
                <w:sz w:val="22"/>
                <w:szCs w:val="22"/>
              </w:rPr>
              <w:t>20.09.2019 МАУК «КЦ: библиотека-музей» ЦБС</w:t>
            </w:r>
            <w:r>
              <w:rPr>
                <w:sz w:val="22"/>
                <w:szCs w:val="22"/>
              </w:rPr>
              <w:t>.</w:t>
            </w:r>
            <w:r w:rsidRPr="00DE2871">
              <w:rPr>
                <w:sz w:val="22"/>
                <w:szCs w:val="22"/>
              </w:rPr>
              <w:t xml:space="preserve"> Охват аудитории 24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Pr="00DE2871" w:rsidRDefault="0073586A" w:rsidP="007259F4">
            <w:pPr>
              <w:pStyle w:val="NoSpacing"/>
              <w:ind w:left="36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3710" w:type="dxa"/>
            <w:gridSpan w:val="3"/>
          </w:tcPr>
          <w:p w:rsidR="0073586A" w:rsidRPr="008635B0" w:rsidRDefault="0073586A" w:rsidP="007259F4">
            <w:r w:rsidRPr="00E94A82">
              <w:t xml:space="preserve">Урок вежливости </w:t>
            </w:r>
            <w:r>
              <w:t>«Под открытым зонтиком добра»</w:t>
            </w:r>
          </w:p>
        </w:tc>
        <w:tc>
          <w:tcPr>
            <w:tcW w:w="5949" w:type="dxa"/>
          </w:tcPr>
          <w:p w:rsidR="0073586A" w:rsidRPr="00DE2871" w:rsidRDefault="0073586A" w:rsidP="007259F4">
            <w:r w:rsidRPr="00DE2871">
              <w:rPr>
                <w:sz w:val="22"/>
                <w:szCs w:val="22"/>
              </w:rPr>
              <w:t>19.09.2019 МАУК «КЦ: библиотека-музей» ЦБС</w:t>
            </w:r>
            <w:r>
              <w:rPr>
                <w:sz w:val="22"/>
                <w:szCs w:val="22"/>
              </w:rPr>
              <w:t>.</w:t>
            </w:r>
            <w:r w:rsidRPr="00DE2871">
              <w:rPr>
                <w:sz w:val="22"/>
                <w:szCs w:val="22"/>
              </w:rPr>
              <w:t xml:space="preserve"> Охват аудитории 21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Pr="00DE2871" w:rsidRDefault="0073586A" w:rsidP="007259F4">
            <w:pPr>
              <w:pStyle w:val="NoSpacing"/>
              <w:ind w:left="36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3710" w:type="dxa"/>
            <w:gridSpan w:val="3"/>
          </w:tcPr>
          <w:p w:rsidR="0073586A" w:rsidRPr="003E074D" w:rsidRDefault="0073586A" w:rsidP="007259F4">
            <w:pPr>
              <w:pStyle w:val="NoSpacing"/>
              <w:jc w:val="center"/>
              <w:rPr>
                <w:bCs/>
                <w:spacing w:val="-1"/>
                <w:lang w:eastAsia="en-US"/>
              </w:rPr>
            </w:pPr>
            <w:r w:rsidRPr="003E074D">
              <w:rPr>
                <w:bCs/>
                <w:spacing w:val="-1"/>
                <w:lang w:eastAsia="en-US"/>
              </w:rPr>
              <w:t xml:space="preserve">Час краеведения «Город, который мне дорог» </w:t>
            </w: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rPr>
                <w:bCs/>
                <w:spacing w:val="-1"/>
                <w:sz w:val="22"/>
                <w:szCs w:val="22"/>
                <w:lang w:eastAsia="en-US"/>
              </w:rPr>
            </w:pP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16.08.2019</w:t>
            </w:r>
            <w:r w:rsidRPr="00DE2871">
              <w:rPr>
                <w:sz w:val="22"/>
                <w:szCs w:val="22"/>
              </w:rPr>
              <w:t xml:space="preserve"> </w:t>
            </w: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>МАУК «КЦ: библиотека-музей» ЦБС</w:t>
            </w:r>
            <w:r>
              <w:rPr>
                <w:bCs/>
                <w:spacing w:val="-1"/>
                <w:sz w:val="22"/>
                <w:szCs w:val="22"/>
                <w:lang w:eastAsia="en-US"/>
              </w:rPr>
              <w:t>.</w:t>
            </w:r>
            <w:r w:rsidRPr="00DE2871">
              <w:rPr>
                <w:bCs/>
                <w:spacing w:val="-1"/>
                <w:sz w:val="22"/>
                <w:szCs w:val="22"/>
                <w:lang w:eastAsia="en-US"/>
              </w:rPr>
              <w:t xml:space="preserve"> Охват аудитории 11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Pr="00711852" w:rsidRDefault="0073586A" w:rsidP="007259F4">
            <w:pPr>
              <w:pStyle w:val="NoSpacing"/>
              <w:ind w:left="360"/>
              <w:jc w:val="left"/>
              <w:rPr>
                <w:sz w:val="22"/>
              </w:rPr>
            </w:pPr>
            <w:r w:rsidRPr="00711852">
              <w:rPr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3710" w:type="dxa"/>
            <w:gridSpan w:val="3"/>
          </w:tcPr>
          <w:p w:rsidR="0073586A" w:rsidRPr="00711852" w:rsidRDefault="0073586A" w:rsidP="007259F4">
            <w:pPr>
              <w:jc w:val="both"/>
              <w:rPr>
                <w:bCs/>
                <w:spacing w:val="-1"/>
              </w:rPr>
            </w:pPr>
            <w:r w:rsidRPr="00711852">
              <w:rPr>
                <w:bCs/>
                <w:spacing w:val="-1"/>
                <w:sz w:val="22"/>
                <w:szCs w:val="22"/>
              </w:rPr>
              <w:t>Беседа на тему: «В счастливой семье – счастливые дети»</w:t>
            </w:r>
          </w:p>
        </w:tc>
        <w:tc>
          <w:tcPr>
            <w:tcW w:w="5949" w:type="dxa"/>
          </w:tcPr>
          <w:p w:rsidR="0073586A" w:rsidRPr="00711852" w:rsidRDefault="0073586A" w:rsidP="007259F4">
            <w:pPr>
              <w:autoSpaceDE w:val="0"/>
              <w:autoSpaceDN w:val="0"/>
              <w:adjustRightInd w:val="0"/>
              <w:jc w:val="both"/>
            </w:pPr>
            <w:r w:rsidRPr="00711852">
              <w:rPr>
                <w:sz w:val="22"/>
                <w:szCs w:val="22"/>
              </w:rPr>
              <w:t>11.07.2019 на базе МАОУ «КСОШ-ДС» в лагере с дневным пребыванием детей проведена встреча с представителем Храма в честь иконы Божией Матери «Нечаянная радость», в которой приняли участие 76 человек.</w:t>
            </w:r>
          </w:p>
        </w:tc>
        <w:tc>
          <w:tcPr>
            <w:tcW w:w="4393" w:type="dxa"/>
          </w:tcPr>
          <w:p w:rsidR="0073586A" w:rsidRPr="00711852" w:rsidRDefault="0073586A" w:rsidP="007259F4">
            <w:pPr>
              <w:jc w:val="both"/>
            </w:pPr>
            <w:r w:rsidRPr="00711852">
              <w:rPr>
                <w:sz w:val="22"/>
                <w:szCs w:val="22"/>
              </w:rPr>
              <w:t>Представитель Храма в честь иконы Божией Матери «Нечаянная радость» - 1 чел.</w:t>
            </w:r>
          </w:p>
        </w:tc>
      </w:tr>
      <w:tr w:rsidR="0073586A" w:rsidRPr="002A291E" w:rsidTr="00C76A95">
        <w:tc>
          <w:tcPr>
            <w:tcW w:w="833" w:type="dxa"/>
          </w:tcPr>
          <w:p w:rsidR="0073586A" w:rsidRPr="00711852" w:rsidRDefault="0073586A" w:rsidP="007259F4">
            <w:pPr>
              <w:pStyle w:val="NoSpacing"/>
              <w:ind w:left="360"/>
              <w:jc w:val="lef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3710" w:type="dxa"/>
            <w:gridSpan w:val="3"/>
          </w:tcPr>
          <w:p w:rsidR="0073586A" w:rsidRPr="00711852" w:rsidRDefault="0073586A" w:rsidP="007259F4">
            <w:pPr>
              <w:jc w:val="both"/>
              <w:rPr>
                <w:bCs/>
                <w:spacing w:val="-1"/>
              </w:rPr>
            </w:pPr>
            <w:r w:rsidRPr="00711852">
              <w:rPr>
                <w:bCs/>
                <w:spacing w:val="-1"/>
                <w:sz w:val="22"/>
                <w:szCs w:val="22"/>
              </w:rPr>
              <w:t>Беседа «Спешите делать добро»</w:t>
            </w:r>
          </w:p>
        </w:tc>
        <w:tc>
          <w:tcPr>
            <w:tcW w:w="5949" w:type="dxa"/>
          </w:tcPr>
          <w:p w:rsidR="0073586A" w:rsidRPr="00711852" w:rsidRDefault="0073586A" w:rsidP="007259F4">
            <w:pPr>
              <w:autoSpaceDE w:val="0"/>
              <w:autoSpaceDN w:val="0"/>
              <w:adjustRightInd w:val="0"/>
              <w:jc w:val="both"/>
            </w:pPr>
            <w:r w:rsidRPr="00711852">
              <w:rPr>
                <w:sz w:val="22"/>
                <w:szCs w:val="22"/>
              </w:rPr>
              <w:t xml:space="preserve">15.08.2019 на базе МБОУ СОШ № 5 проведена встреча воспитанников лагеря с дневным пребыванием детей и представителя Храма в честь иконы Божией Матери «Нечаянная радость», в которой приняли участие 110 человек. </w:t>
            </w:r>
          </w:p>
        </w:tc>
        <w:tc>
          <w:tcPr>
            <w:tcW w:w="4393" w:type="dxa"/>
          </w:tcPr>
          <w:p w:rsidR="0073586A" w:rsidRPr="00711852" w:rsidRDefault="0073586A" w:rsidP="007259F4">
            <w:pPr>
              <w:jc w:val="both"/>
            </w:pPr>
            <w:r w:rsidRPr="00711852">
              <w:rPr>
                <w:sz w:val="22"/>
                <w:szCs w:val="22"/>
              </w:rPr>
              <w:t>Представитель Храма в честь иконы Божией Матери «Нечаянная радость» - 1 чел.</w:t>
            </w:r>
          </w:p>
        </w:tc>
      </w:tr>
      <w:tr w:rsidR="0073586A" w:rsidRPr="002A291E" w:rsidTr="00C76A95">
        <w:tc>
          <w:tcPr>
            <w:tcW w:w="833" w:type="dxa"/>
          </w:tcPr>
          <w:p w:rsidR="0073586A" w:rsidRPr="00711852" w:rsidRDefault="0073586A" w:rsidP="007259F4">
            <w:pPr>
              <w:pStyle w:val="NoSpacing"/>
              <w:ind w:left="360"/>
              <w:jc w:val="left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3710" w:type="dxa"/>
            <w:gridSpan w:val="3"/>
          </w:tcPr>
          <w:p w:rsidR="0073586A" w:rsidRPr="00711852" w:rsidRDefault="0073586A" w:rsidP="007259F4">
            <w:pPr>
              <w:jc w:val="both"/>
              <w:rPr>
                <w:bCs/>
                <w:spacing w:val="-1"/>
              </w:rPr>
            </w:pPr>
            <w:r w:rsidRPr="00711852">
              <w:rPr>
                <w:bCs/>
                <w:spacing w:val="-1"/>
                <w:sz w:val="22"/>
                <w:szCs w:val="22"/>
              </w:rPr>
              <w:t>Беседа «И станет мир добрее»</w:t>
            </w:r>
          </w:p>
        </w:tc>
        <w:tc>
          <w:tcPr>
            <w:tcW w:w="5949" w:type="dxa"/>
          </w:tcPr>
          <w:p w:rsidR="0073586A" w:rsidRPr="00711852" w:rsidRDefault="0073586A" w:rsidP="007259F4">
            <w:pPr>
              <w:autoSpaceDE w:val="0"/>
              <w:autoSpaceDN w:val="0"/>
              <w:adjustRightInd w:val="0"/>
              <w:jc w:val="both"/>
            </w:pPr>
            <w:r w:rsidRPr="00711852">
              <w:rPr>
                <w:sz w:val="22"/>
                <w:szCs w:val="22"/>
              </w:rPr>
              <w:t>20.08.2019 на базе МБОУ СОШ № 1 проведена встреча воспитанников лагеря с дневным пребыванием детей и представителя Храма в честь иконы Божией Матери «Нечаянная радость», в которой приняли участие 98 человек.</w:t>
            </w:r>
          </w:p>
        </w:tc>
        <w:tc>
          <w:tcPr>
            <w:tcW w:w="4393" w:type="dxa"/>
          </w:tcPr>
          <w:p w:rsidR="0073586A" w:rsidRPr="00711852" w:rsidRDefault="0073586A" w:rsidP="007259F4">
            <w:pPr>
              <w:jc w:val="both"/>
            </w:pPr>
            <w:r w:rsidRPr="00711852">
              <w:rPr>
                <w:sz w:val="22"/>
                <w:szCs w:val="22"/>
              </w:rPr>
              <w:t>Представитель Храма в честь иконы Божией Матери «Нечаянная радость» - 1 чел.</w:t>
            </w:r>
          </w:p>
        </w:tc>
      </w:tr>
      <w:tr w:rsidR="0073586A" w:rsidRPr="002A291E" w:rsidTr="00C76A95">
        <w:tc>
          <w:tcPr>
            <w:tcW w:w="833" w:type="dxa"/>
          </w:tcPr>
          <w:p w:rsidR="0073586A" w:rsidRPr="00711852" w:rsidRDefault="0073586A" w:rsidP="007259F4">
            <w:pPr>
              <w:pStyle w:val="NoSpacing"/>
              <w:ind w:left="360"/>
              <w:jc w:val="left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3710" w:type="dxa"/>
            <w:gridSpan w:val="3"/>
          </w:tcPr>
          <w:p w:rsidR="0073586A" w:rsidRPr="00711852" w:rsidRDefault="0073586A" w:rsidP="007259F4">
            <w:pPr>
              <w:jc w:val="both"/>
              <w:rPr>
                <w:bCs/>
                <w:spacing w:val="-1"/>
              </w:rPr>
            </w:pPr>
            <w:r w:rsidRPr="00711852">
              <w:rPr>
                <w:bCs/>
                <w:spacing w:val="-1"/>
                <w:sz w:val="22"/>
                <w:szCs w:val="22"/>
              </w:rPr>
              <w:t>Круглый стол: «Диалог культур»</w:t>
            </w:r>
          </w:p>
        </w:tc>
        <w:tc>
          <w:tcPr>
            <w:tcW w:w="5949" w:type="dxa"/>
          </w:tcPr>
          <w:p w:rsidR="0073586A" w:rsidRPr="00711852" w:rsidRDefault="0073586A" w:rsidP="007259F4">
            <w:pPr>
              <w:jc w:val="both"/>
            </w:pPr>
            <w:r w:rsidRPr="00711852">
              <w:rPr>
                <w:sz w:val="22"/>
                <w:szCs w:val="22"/>
              </w:rPr>
              <w:t>26.09.2019 на базе МБОУ СОШ № 2 состоялся круглый стол: «Диалог культур» с приглашением представителей традиционных конфессий и старшеклассников. Охват 120 человек.</w:t>
            </w:r>
          </w:p>
        </w:tc>
        <w:tc>
          <w:tcPr>
            <w:tcW w:w="4393" w:type="dxa"/>
          </w:tcPr>
          <w:p w:rsidR="0073586A" w:rsidRPr="00711852" w:rsidRDefault="0073586A" w:rsidP="007259F4">
            <w:pPr>
              <w:pStyle w:val="NoSpacing"/>
              <w:rPr>
                <w:sz w:val="22"/>
              </w:rPr>
            </w:pPr>
            <w:r w:rsidRPr="00711852">
              <w:rPr>
                <w:sz w:val="22"/>
              </w:rPr>
              <w:t>Представители духовенства – 2 человека.</w:t>
            </w:r>
          </w:p>
        </w:tc>
      </w:tr>
      <w:tr w:rsidR="0073586A" w:rsidRPr="002A291E" w:rsidTr="00C76A95">
        <w:tc>
          <w:tcPr>
            <w:tcW w:w="833" w:type="dxa"/>
          </w:tcPr>
          <w:p w:rsidR="0073586A" w:rsidRPr="00711852" w:rsidRDefault="0073586A" w:rsidP="007259F4">
            <w:pPr>
              <w:pStyle w:val="NoSpacing"/>
              <w:ind w:left="360"/>
              <w:jc w:val="left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3710" w:type="dxa"/>
            <w:gridSpan w:val="3"/>
          </w:tcPr>
          <w:p w:rsidR="0073586A" w:rsidRPr="00711852" w:rsidRDefault="0073586A" w:rsidP="007259F4">
            <w:pPr>
              <w:jc w:val="both"/>
              <w:rPr>
                <w:bCs/>
                <w:spacing w:val="-1"/>
              </w:rPr>
            </w:pPr>
            <w:r w:rsidRPr="00711852">
              <w:rPr>
                <w:bCs/>
                <w:spacing w:val="-1"/>
                <w:sz w:val="22"/>
                <w:szCs w:val="22"/>
              </w:rPr>
              <w:t>Квест-игра «Мы как дольки апельсина – дружны и неделимы»</w:t>
            </w:r>
          </w:p>
        </w:tc>
        <w:tc>
          <w:tcPr>
            <w:tcW w:w="5949" w:type="dxa"/>
          </w:tcPr>
          <w:p w:rsidR="0073586A" w:rsidRPr="00711852" w:rsidRDefault="0073586A" w:rsidP="007259F4">
            <w:pPr>
              <w:jc w:val="both"/>
            </w:pPr>
            <w:r w:rsidRPr="00711852">
              <w:rPr>
                <w:sz w:val="22"/>
                <w:szCs w:val="22"/>
              </w:rPr>
              <w:t xml:space="preserve">В МБУ Центр «Современник» для воспитанников дворовых клубов проведена </w:t>
            </w:r>
            <w:r w:rsidRPr="00711852">
              <w:rPr>
                <w:bCs/>
                <w:sz w:val="22"/>
                <w:szCs w:val="22"/>
              </w:rPr>
              <w:t>Квест-игра «Мы как дольки апельсина – дружны и неделимы», в которой приняли участие 40 человек.</w:t>
            </w:r>
          </w:p>
        </w:tc>
        <w:tc>
          <w:tcPr>
            <w:tcW w:w="4393" w:type="dxa"/>
          </w:tcPr>
          <w:p w:rsidR="0073586A" w:rsidRPr="00711852" w:rsidRDefault="0073586A" w:rsidP="007259F4">
            <w:pPr>
              <w:pStyle w:val="NoSpacing"/>
              <w:rPr>
                <w:sz w:val="22"/>
              </w:rPr>
            </w:pPr>
            <w:r w:rsidRPr="00711852">
              <w:rPr>
                <w:sz w:val="22"/>
              </w:rPr>
              <w:t>-</w:t>
            </w:r>
          </w:p>
        </w:tc>
      </w:tr>
      <w:tr w:rsidR="0073586A" w:rsidRPr="002A291E" w:rsidTr="00C76A95">
        <w:tc>
          <w:tcPr>
            <w:tcW w:w="14885" w:type="dxa"/>
            <w:gridSpan w:val="6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DE2871">
              <w:rPr>
                <w:b/>
                <w:sz w:val="22"/>
                <w:szCs w:val="22"/>
                <w:lang w:eastAsia="en-US"/>
              </w:rPr>
              <w:t xml:space="preserve">Организация просветительской работы среди обучающихся общеобразовательных организаций, направленной на </w:t>
            </w: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>формирование знаний об ответственности за участие в экстремистской деятельности, разжигание межнациональной, межрелигиозной розни</w:t>
            </w:r>
          </w:p>
        </w:tc>
      </w:tr>
      <w:tr w:rsidR="0073586A" w:rsidRPr="002A291E" w:rsidTr="00C76A95">
        <w:tc>
          <w:tcPr>
            <w:tcW w:w="833" w:type="dxa"/>
          </w:tcPr>
          <w:p w:rsidR="0073586A" w:rsidRPr="00DE2871" w:rsidRDefault="0073586A" w:rsidP="007259F4">
            <w:pPr>
              <w:pStyle w:val="NoSpacing"/>
              <w:ind w:left="360"/>
              <w:jc w:val="left"/>
              <w:rPr>
                <w:rFonts w:cs="Times New Roman"/>
                <w:sz w:val="22"/>
                <w:szCs w:val="22"/>
              </w:rPr>
            </w:pPr>
            <w:r w:rsidRPr="00DE2871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710" w:type="dxa"/>
            <w:gridSpan w:val="3"/>
          </w:tcPr>
          <w:p w:rsidR="0073586A" w:rsidRPr="006F6D1C" w:rsidRDefault="0073586A" w:rsidP="007259F4">
            <w:pPr>
              <w:spacing w:line="276" w:lineRule="auto"/>
            </w:pPr>
            <w:r w:rsidRPr="006F6D1C">
              <w:t>Классный часы, беседы, дискуссии- «Терроризм-это зло», «Терроризму – Нет!»,  «Д</w:t>
            </w:r>
            <w:r>
              <w:t>авайте дружить, давайте любить»</w:t>
            </w:r>
          </w:p>
          <w:p w:rsidR="0073586A" w:rsidRPr="005978C5" w:rsidRDefault="0073586A" w:rsidP="007259F4">
            <w:pPr>
              <w:rPr>
                <w:b/>
                <w:bCs/>
                <w:spacing w:val="-1"/>
                <w:lang w:eastAsia="en-US"/>
              </w:rPr>
            </w:pPr>
          </w:p>
        </w:tc>
        <w:tc>
          <w:tcPr>
            <w:tcW w:w="5949" w:type="dxa"/>
          </w:tcPr>
          <w:p w:rsidR="0073586A" w:rsidRDefault="0073586A" w:rsidP="007259F4">
            <w:pPr>
              <w:pStyle w:val="NoSpacing"/>
              <w:jc w:val="left"/>
            </w:pPr>
            <w:r w:rsidRPr="006F6D1C">
              <w:t>02.09.2019г.</w:t>
            </w:r>
            <w:r w:rsidRPr="00011841">
              <w:rPr>
                <w:rFonts w:cs="Times New Roman"/>
              </w:rPr>
              <w:t xml:space="preserve"> МБОУ ДО «Детская школа искусств»</w:t>
            </w:r>
            <w:r>
              <w:rPr>
                <w:rFonts w:cs="Times New Roman"/>
              </w:rPr>
              <w:t xml:space="preserve">. </w:t>
            </w:r>
            <w:r w:rsidRPr="00DE2871">
              <w:rPr>
                <w:sz w:val="22"/>
                <w:szCs w:val="22"/>
              </w:rPr>
              <w:t>Охват аудитории</w:t>
            </w:r>
            <w:r>
              <w:t xml:space="preserve"> 685 чел.</w:t>
            </w:r>
          </w:p>
          <w:p w:rsidR="0073586A" w:rsidRPr="005978C5" w:rsidRDefault="0073586A" w:rsidP="007259F4">
            <w:pPr>
              <w:pStyle w:val="NoSpacing"/>
              <w:jc w:val="lef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Pr="00DE2871" w:rsidRDefault="0073586A" w:rsidP="007259F4">
            <w:pPr>
              <w:pStyle w:val="NoSpacing"/>
              <w:ind w:left="36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3710" w:type="dxa"/>
            <w:gridSpan w:val="3"/>
          </w:tcPr>
          <w:p w:rsidR="0073586A" w:rsidRPr="006F6D1C" w:rsidRDefault="0073586A" w:rsidP="007259F4">
            <w:r w:rsidRPr="006F6D1C">
              <w:t>Общешкольное родительское собрание с представителями правоохранительных орга</w:t>
            </w:r>
            <w:r>
              <w:t>нов «Терроризм-угроза общества»</w:t>
            </w:r>
          </w:p>
          <w:p w:rsidR="0073586A" w:rsidRPr="005978C5" w:rsidRDefault="0073586A" w:rsidP="007259F4">
            <w:pPr>
              <w:rPr>
                <w:b/>
                <w:bCs/>
                <w:spacing w:val="-1"/>
                <w:lang w:eastAsia="en-US"/>
              </w:rPr>
            </w:pPr>
          </w:p>
        </w:tc>
        <w:tc>
          <w:tcPr>
            <w:tcW w:w="5949" w:type="dxa"/>
          </w:tcPr>
          <w:p w:rsidR="0073586A" w:rsidRDefault="0073586A" w:rsidP="007259F4">
            <w:pPr>
              <w:pStyle w:val="NoSpacing"/>
              <w:jc w:val="left"/>
            </w:pPr>
            <w:r w:rsidRPr="006F6D1C">
              <w:t>03.09.2019г.</w:t>
            </w:r>
            <w:r w:rsidRPr="00011841">
              <w:rPr>
                <w:rFonts w:cs="Times New Roman"/>
              </w:rPr>
              <w:t xml:space="preserve"> МБОУ ДО «Детская школа искусств»</w:t>
            </w:r>
            <w:r>
              <w:t xml:space="preserve">. </w:t>
            </w:r>
            <w:r w:rsidRPr="00DE2871">
              <w:rPr>
                <w:sz w:val="22"/>
                <w:szCs w:val="22"/>
              </w:rPr>
              <w:t>Охват аудитории</w:t>
            </w:r>
            <w:r>
              <w:t xml:space="preserve"> 143 чел.</w:t>
            </w:r>
          </w:p>
          <w:p w:rsidR="0073586A" w:rsidRPr="005978C5" w:rsidRDefault="0073586A" w:rsidP="007259F4">
            <w:pPr>
              <w:pStyle w:val="NoSpacing"/>
              <w:jc w:val="lef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Pr="00DE2871" w:rsidRDefault="0073586A" w:rsidP="007259F4">
            <w:pPr>
              <w:pStyle w:val="NoSpacing"/>
              <w:ind w:left="36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3710" w:type="dxa"/>
            <w:gridSpan w:val="3"/>
          </w:tcPr>
          <w:p w:rsidR="0073586A" w:rsidRPr="006F6D1C" w:rsidRDefault="0073586A" w:rsidP="007259F4">
            <w:r w:rsidRPr="006F6D1C">
              <w:t>Общешкольное родительское собрание с представителями правоохранительных органов «Терроризм-угроза общества</w:t>
            </w:r>
            <w:r>
              <w:t>»</w:t>
            </w:r>
          </w:p>
          <w:p w:rsidR="0073586A" w:rsidRPr="005978C5" w:rsidRDefault="0073586A" w:rsidP="007259F4">
            <w:pPr>
              <w:rPr>
                <w:b/>
                <w:bCs/>
                <w:spacing w:val="-1"/>
                <w:lang w:eastAsia="en-US"/>
              </w:rPr>
            </w:pPr>
          </w:p>
        </w:tc>
        <w:tc>
          <w:tcPr>
            <w:tcW w:w="5949" w:type="dxa"/>
          </w:tcPr>
          <w:p w:rsidR="0073586A" w:rsidRPr="005978C5" w:rsidRDefault="0073586A" w:rsidP="007259F4">
            <w:pPr>
              <w:pStyle w:val="NoSpacing"/>
              <w:jc w:val="left"/>
              <w:rPr>
                <w:rFonts w:cs="Times New Roman"/>
                <w:b/>
                <w:sz w:val="22"/>
                <w:szCs w:val="22"/>
              </w:rPr>
            </w:pPr>
            <w:r w:rsidRPr="006F6D1C">
              <w:rPr>
                <w:lang w:eastAsia="en-US"/>
              </w:rPr>
              <w:t>04.09.2019г.</w:t>
            </w:r>
            <w:r w:rsidRPr="00011841">
              <w:rPr>
                <w:rFonts w:cs="Times New Roman"/>
              </w:rPr>
              <w:t xml:space="preserve"> МБОУ ДО «Детская школа искусств»</w:t>
            </w:r>
            <w:r>
              <w:t>.</w:t>
            </w:r>
            <w:r w:rsidRPr="00DE2871">
              <w:rPr>
                <w:sz w:val="22"/>
                <w:szCs w:val="22"/>
              </w:rPr>
              <w:t xml:space="preserve"> Охват аудитории</w:t>
            </w:r>
            <w:r>
              <w:t xml:space="preserve"> 132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Pr="00DE2871" w:rsidRDefault="0073586A" w:rsidP="007259F4">
            <w:pPr>
              <w:pStyle w:val="NoSpacing"/>
              <w:ind w:left="36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3710" w:type="dxa"/>
            <w:gridSpan w:val="3"/>
          </w:tcPr>
          <w:p w:rsidR="0073586A" w:rsidRPr="00EC614A" w:rsidRDefault="0073586A" w:rsidP="007259F4">
            <w:r w:rsidRPr="00E94A82">
              <w:t>Час правового просвещения</w:t>
            </w:r>
            <w:r>
              <w:t xml:space="preserve"> </w:t>
            </w:r>
            <w:r w:rsidRPr="00EC614A">
              <w:t>«Ребенок – подросток – г</w:t>
            </w:r>
            <w:r>
              <w:t>ражданин»</w:t>
            </w:r>
          </w:p>
        </w:tc>
        <w:tc>
          <w:tcPr>
            <w:tcW w:w="5949" w:type="dxa"/>
          </w:tcPr>
          <w:p w:rsidR="0073586A" w:rsidRPr="00DE2871" w:rsidRDefault="0073586A" w:rsidP="007259F4">
            <w:r w:rsidRPr="00DE2871">
              <w:rPr>
                <w:sz w:val="22"/>
                <w:szCs w:val="22"/>
              </w:rPr>
              <w:t>20.09.2019 МАУК «КЦ: библиотека-музей» ЦБС</w:t>
            </w:r>
            <w:r>
              <w:rPr>
                <w:sz w:val="22"/>
                <w:szCs w:val="22"/>
              </w:rPr>
              <w:t xml:space="preserve">. Охват </w:t>
            </w:r>
            <w:r w:rsidRPr="00DE2871">
              <w:rPr>
                <w:sz w:val="22"/>
                <w:szCs w:val="22"/>
              </w:rPr>
              <w:t>аудитории 24 чел.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73586A" w:rsidRPr="002A291E" w:rsidTr="00C76A95">
        <w:tc>
          <w:tcPr>
            <w:tcW w:w="833" w:type="dxa"/>
          </w:tcPr>
          <w:p w:rsidR="0073586A" w:rsidRPr="00711852" w:rsidRDefault="0073586A" w:rsidP="007259F4">
            <w:pPr>
              <w:pStyle w:val="NoSpacing"/>
              <w:ind w:left="360"/>
              <w:jc w:val="lef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3710" w:type="dxa"/>
            <w:gridSpan w:val="3"/>
          </w:tcPr>
          <w:p w:rsidR="0073586A" w:rsidRPr="00711852" w:rsidRDefault="0073586A" w:rsidP="007259F4">
            <w:pPr>
              <w:jc w:val="both"/>
              <w:rPr>
                <w:bCs/>
                <w:spacing w:val="-1"/>
              </w:rPr>
            </w:pPr>
            <w:r w:rsidRPr="00711852">
              <w:rPr>
                <w:bCs/>
                <w:spacing w:val="-1"/>
                <w:sz w:val="22"/>
                <w:szCs w:val="22"/>
              </w:rPr>
              <w:t>«Дети – жертвы террора: от Холокоста до Беслана»</w:t>
            </w:r>
          </w:p>
        </w:tc>
        <w:tc>
          <w:tcPr>
            <w:tcW w:w="5949" w:type="dxa"/>
          </w:tcPr>
          <w:p w:rsidR="0073586A" w:rsidRPr="00711852" w:rsidRDefault="0073586A" w:rsidP="007259F4">
            <w:pPr>
              <w:jc w:val="both"/>
            </w:pPr>
            <w:r w:rsidRPr="00711852">
              <w:rPr>
                <w:sz w:val="22"/>
                <w:szCs w:val="22"/>
              </w:rPr>
              <w:t xml:space="preserve">03.09.2019 во всех шести образовательных организациях города проведены Уроки памяти жертв терроризма 3 сентября </w:t>
            </w:r>
            <w:r w:rsidRPr="00711852">
              <w:rPr>
                <w:bCs/>
                <w:sz w:val="22"/>
                <w:szCs w:val="22"/>
              </w:rPr>
              <w:t>«Дети – жертвы террора: от Холокоста до Беслана»</w:t>
            </w:r>
          </w:p>
        </w:tc>
        <w:tc>
          <w:tcPr>
            <w:tcW w:w="4393" w:type="dxa"/>
          </w:tcPr>
          <w:p w:rsidR="0073586A" w:rsidRPr="00711852" w:rsidRDefault="0073586A" w:rsidP="007259F4">
            <w:pPr>
              <w:pStyle w:val="NoSpacing"/>
              <w:rPr>
                <w:sz w:val="22"/>
              </w:rPr>
            </w:pPr>
            <w:r w:rsidRPr="00711852">
              <w:rPr>
                <w:sz w:val="22"/>
              </w:rPr>
              <w:t>Представители духовенства – 2 человека.</w:t>
            </w:r>
          </w:p>
        </w:tc>
      </w:tr>
      <w:tr w:rsidR="0073586A" w:rsidRPr="002A291E" w:rsidTr="00C76A95">
        <w:tc>
          <w:tcPr>
            <w:tcW w:w="14885" w:type="dxa"/>
            <w:gridSpan w:val="6"/>
          </w:tcPr>
          <w:p w:rsidR="0073586A" w:rsidRPr="00DE2871" w:rsidRDefault="0073586A" w:rsidP="007259F4">
            <w:pPr>
              <w:pStyle w:val="NoSpacing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 xml:space="preserve">Повышение профессионального уровня работников образовательных организаций, учреждений культуры, спорта, социальной и молодежной политики в сфере профилактики экстремизма, внедрение и использование новых методик, направленных на профилактику экстремизма </w:t>
            </w:r>
          </w:p>
        </w:tc>
      </w:tr>
      <w:tr w:rsidR="0073586A" w:rsidRPr="002A291E" w:rsidTr="00C76A95">
        <w:tc>
          <w:tcPr>
            <w:tcW w:w="853" w:type="dxa"/>
            <w:gridSpan w:val="2"/>
          </w:tcPr>
          <w:p w:rsidR="0073586A" w:rsidRPr="002A291E" w:rsidRDefault="0073586A" w:rsidP="007259F4">
            <w:pPr>
              <w:pStyle w:val="NoSpacing"/>
              <w:ind w:left="36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3690" w:type="dxa"/>
            <w:gridSpan w:val="2"/>
          </w:tcPr>
          <w:p w:rsidR="0073586A" w:rsidRPr="002A291E" w:rsidRDefault="0073586A" w:rsidP="007259F4">
            <w:pPr>
              <w:pStyle w:val="NoSpacing"/>
              <w:ind w:left="36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949" w:type="dxa"/>
          </w:tcPr>
          <w:p w:rsidR="0073586A" w:rsidRPr="00DE2871" w:rsidRDefault="0073586A" w:rsidP="007259F4">
            <w:pPr>
              <w:pStyle w:val="NoSpacing"/>
              <w:ind w:left="360"/>
              <w:jc w:val="left"/>
              <w:rPr>
                <w:rFonts w:cs="Times New Roman"/>
                <w:sz w:val="22"/>
                <w:szCs w:val="22"/>
              </w:rPr>
            </w:pPr>
            <w:r w:rsidRPr="00DE2871">
              <w:rPr>
                <w:rFonts w:cs="Times New Roman"/>
                <w:sz w:val="22"/>
                <w:szCs w:val="22"/>
              </w:rPr>
              <w:t>В течение 3 квартала 2019 года обучение не проводилось.</w:t>
            </w:r>
          </w:p>
        </w:tc>
        <w:tc>
          <w:tcPr>
            <w:tcW w:w="4393" w:type="dxa"/>
          </w:tcPr>
          <w:p w:rsidR="0073586A" w:rsidRPr="00DE2871" w:rsidRDefault="0073586A" w:rsidP="007259F4">
            <w:pPr>
              <w:pStyle w:val="NoSpacing"/>
              <w:jc w:val="left"/>
              <w:rPr>
                <w:rFonts w:cs="Times New Roman"/>
                <w:sz w:val="22"/>
                <w:szCs w:val="22"/>
              </w:rPr>
            </w:pPr>
          </w:p>
        </w:tc>
      </w:tr>
    </w:tbl>
    <w:p w:rsidR="0073586A" w:rsidRDefault="0073586A" w:rsidP="00964FF5">
      <w:pPr>
        <w:pStyle w:val="ConsPlusTitle"/>
        <w:widowControl/>
        <w:suppressAutoHyphens/>
        <w:jc w:val="right"/>
        <w:rPr>
          <w:rFonts w:ascii="Times New Roman" w:hAnsi="Times New Roman"/>
          <w:b w:val="0"/>
          <w:sz w:val="28"/>
          <w:szCs w:val="28"/>
        </w:rPr>
      </w:pPr>
    </w:p>
    <w:p w:rsidR="0073586A" w:rsidRDefault="0073586A" w:rsidP="00964FF5">
      <w:pPr>
        <w:pStyle w:val="ConsPlusTitle"/>
        <w:widowControl/>
        <w:suppressAutoHyphens/>
        <w:jc w:val="right"/>
        <w:rPr>
          <w:rFonts w:ascii="Times New Roman" w:hAnsi="Times New Roman" w:cs="Times New Roman"/>
          <w:b w:val="0"/>
        </w:rPr>
      </w:pPr>
    </w:p>
    <w:p w:rsidR="0073586A" w:rsidRDefault="0073586A" w:rsidP="004144A4">
      <w:pPr>
        <w:pStyle w:val="ConsPlusTitle"/>
        <w:widowControl/>
        <w:suppressAutoHyphens/>
        <w:jc w:val="right"/>
        <w:rPr>
          <w:rFonts w:ascii="Times New Roman" w:hAnsi="Times New Roman"/>
          <w:b w:val="0"/>
          <w:sz w:val="28"/>
          <w:szCs w:val="28"/>
        </w:rPr>
      </w:pPr>
    </w:p>
    <w:p w:rsidR="0073586A" w:rsidRPr="00783428" w:rsidRDefault="0073586A" w:rsidP="002E61BF">
      <w:pPr>
        <w:ind w:firstLine="540"/>
        <w:jc w:val="both"/>
        <w:rPr>
          <w:sz w:val="26"/>
          <w:szCs w:val="26"/>
        </w:rPr>
      </w:pPr>
      <w:r w:rsidRPr="00783428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73586A" w:rsidRDefault="0073586A" w:rsidP="002E61BF">
      <w:pPr>
        <w:spacing w:line="360" w:lineRule="auto"/>
        <w:ind w:left="360"/>
        <w:jc w:val="center"/>
        <w:outlineLvl w:val="0"/>
        <w:rPr>
          <w:sz w:val="26"/>
          <w:szCs w:val="26"/>
        </w:rPr>
      </w:pPr>
    </w:p>
    <w:p w:rsidR="0073586A" w:rsidRDefault="0073586A" w:rsidP="002E61BF">
      <w:pPr>
        <w:spacing w:line="360" w:lineRule="auto"/>
        <w:ind w:left="360"/>
        <w:jc w:val="center"/>
        <w:outlineLvl w:val="0"/>
        <w:rPr>
          <w:sz w:val="26"/>
          <w:szCs w:val="26"/>
        </w:rPr>
      </w:pPr>
      <w:r w:rsidRPr="00783428">
        <w:rPr>
          <w:sz w:val="26"/>
          <w:szCs w:val="26"/>
        </w:rPr>
        <w:t>Целевые показатели муниципальной программы</w:t>
      </w:r>
    </w:p>
    <w:p w:rsidR="0073586A" w:rsidRPr="00783428" w:rsidRDefault="0073586A" w:rsidP="002E61BF">
      <w:pPr>
        <w:spacing w:line="360" w:lineRule="auto"/>
        <w:ind w:left="36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Таблица 2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700"/>
        <w:gridCol w:w="720"/>
        <w:gridCol w:w="1080"/>
        <w:gridCol w:w="720"/>
        <w:gridCol w:w="2520"/>
        <w:gridCol w:w="1440"/>
      </w:tblGrid>
      <w:tr w:rsidR="0073586A" w:rsidRPr="00BF0AD4" w:rsidTr="00EE7D5B">
        <w:tc>
          <w:tcPr>
            <w:tcW w:w="72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  <w:r w:rsidRPr="00BF0AD4">
              <w:rPr>
                <w:sz w:val="20"/>
              </w:rPr>
              <w:t>№ п/п</w:t>
            </w:r>
          </w:p>
        </w:tc>
        <w:tc>
          <w:tcPr>
            <w:tcW w:w="2700" w:type="dxa"/>
          </w:tcPr>
          <w:p w:rsidR="0073586A" w:rsidRPr="00BF0AD4" w:rsidRDefault="0073586A" w:rsidP="00EE7D5B">
            <w:pPr>
              <w:jc w:val="center"/>
              <w:rPr>
                <w:sz w:val="20"/>
              </w:rPr>
            </w:pPr>
            <w:r w:rsidRPr="00BF0AD4">
              <w:rPr>
                <w:sz w:val="20"/>
              </w:rPr>
              <w:t>Наименование показателей результатов</w:t>
            </w:r>
          </w:p>
        </w:tc>
        <w:tc>
          <w:tcPr>
            <w:tcW w:w="720" w:type="dxa"/>
          </w:tcPr>
          <w:p w:rsidR="0073586A" w:rsidRPr="00BF0AD4" w:rsidRDefault="0073586A" w:rsidP="00EE7D5B">
            <w:pPr>
              <w:jc w:val="center"/>
              <w:rPr>
                <w:sz w:val="20"/>
              </w:rPr>
            </w:pPr>
            <w:r w:rsidRPr="00BF0AD4">
              <w:rPr>
                <w:sz w:val="20"/>
              </w:rPr>
              <w:t>План</w:t>
            </w:r>
          </w:p>
          <w:p w:rsidR="0073586A" w:rsidRPr="00BF0AD4" w:rsidRDefault="0073586A" w:rsidP="00EE7D5B">
            <w:pPr>
              <w:jc w:val="center"/>
              <w:rPr>
                <w:sz w:val="20"/>
              </w:rPr>
            </w:pPr>
            <w:r w:rsidRPr="00BF0AD4">
              <w:rPr>
                <w:sz w:val="20"/>
              </w:rPr>
              <w:t>2019 год</w:t>
            </w:r>
          </w:p>
        </w:tc>
        <w:tc>
          <w:tcPr>
            <w:tcW w:w="1080" w:type="dxa"/>
          </w:tcPr>
          <w:p w:rsidR="0073586A" w:rsidRPr="00BF0AD4" w:rsidRDefault="0073586A" w:rsidP="00EE7D5B">
            <w:pPr>
              <w:jc w:val="center"/>
              <w:rPr>
                <w:sz w:val="20"/>
              </w:rPr>
            </w:pPr>
            <w:r w:rsidRPr="00BF0AD4">
              <w:rPr>
                <w:sz w:val="20"/>
              </w:rPr>
              <w:t>Факт</w:t>
            </w:r>
          </w:p>
          <w:p w:rsidR="0073586A" w:rsidRPr="00BF0AD4" w:rsidRDefault="0073586A" w:rsidP="00EE7D5B">
            <w:pPr>
              <w:jc w:val="center"/>
              <w:rPr>
                <w:sz w:val="20"/>
              </w:rPr>
            </w:pPr>
            <w:r w:rsidRPr="00BF0AD4">
              <w:rPr>
                <w:sz w:val="20"/>
              </w:rPr>
              <w:t>за отчетный период</w:t>
            </w:r>
          </w:p>
        </w:tc>
        <w:tc>
          <w:tcPr>
            <w:tcW w:w="720" w:type="dxa"/>
          </w:tcPr>
          <w:p w:rsidR="0073586A" w:rsidRPr="00BF0AD4" w:rsidRDefault="0073586A" w:rsidP="00EE7D5B">
            <w:pPr>
              <w:jc w:val="center"/>
              <w:rPr>
                <w:sz w:val="20"/>
              </w:rPr>
            </w:pPr>
            <w:r w:rsidRPr="00BF0AD4">
              <w:rPr>
                <w:sz w:val="20"/>
              </w:rPr>
              <w:t xml:space="preserve">% </w:t>
            </w:r>
          </w:p>
        </w:tc>
        <w:tc>
          <w:tcPr>
            <w:tcW w:w="2520" w:type="dxa"/>
          </w:tcPr>
          <w:p w:rsidR="0073586A" w:rsidRPr="00BF0AD4" w:rsidRDefault="0073586A" w:rsidP="00EE7D5B">
            <w:pPr>
              <w:jc w:val="center"/>
              <w:rPr>
                <w:sz w:val="20"/>
              </w:rPr>
            </w:pPr>
            <w:r w:rsidRPr="00BF0AD4">
              <w:rPr>
                <w:sz w:val="20"/>
              </w:rPr>
              <w:t>Расчет показателя с указанием источника информации</w:t>
            </w:r>
          </w:p>
        </w:tc>
        <w:tc>
          <w:tcPr>
            <w:tcW w:w="1440" w:type="dxa"/>
          </w:tcPr>
          <w:p w:rsidR="0073586A" w:rsidRPr="00BF0AD4" w:rsidRDefault="0073586A" w:rsidP="00EE7D5B">
            <w:pPr>
              <w:jc w:val="center"/>
              <w:rPr>
                <w:sz w:val="20"/>
              </w:rPr>
            </w:pPr>
            <w:r w:rsidRPr="00BF0AD4">
              <w:rPr>
                <w:sz w:val="20"/>
              </w:rPr>
              <w:t>Причины недостижения показателя</w:t>
            </w:r>
          </w:p>
        </w:tc>
      </w:tr>
      <w:tr w:rsidR="0073586A" w:rsidRPr="00BF0AD4" w:rsidTr="00EE7D5B">
        <w:trPr>
          <w:trHeight w:val="752"/>
        </w:trPr>
        <w:tc>
          <w:tcPr>
            <w:tcW w:w="72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  <w:r w:rsidRPr="00BF0AD4">
              <w:rPr>
                <w:sz w:val="20"/>
              </w:rPr>
              <w:t>Показатели непосредственных результатов</w:t>
            </w:r>
          </w:p>
        </w:tc>
        <w:tc>
          <w:tcPr>
            <w:tcW w:w="72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</w:p>
        </w:tc>
      </w:tr>
      <w:tr w:rsidR="0073586A" w:rsidRPr="00BF0AD4" w:rsidTr="00EE7D5B">
        <w:tc>
          <w:tcPr>
            <w:tcW w:w="72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  <w:r w:rsidRPr="00BF0AD4">
              <w:rPr>
                <w:sz w:val="20"/>
              </w:rPr>
              <w:t>1</w:t>
            </w:r>
          </w:p>
        </w:tc>
        <w:tc>
          <w:tcPr>
            <w:tcW w:w="270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  <w:r w:rsidRPr="00BF0AD4">
              <w:rPr>
                <w:sz w:val="20"/>
              </w:rPr>
              <w:t xml:space="preserve">Доля граждан, положительно оценивающих состояние межнациональных отношений в муниципальном образовании городской округ город Пыть-Ях, в общем количестве граждан, % </w:t>
            </w:r>
          </w:p>
        </w:tc>
        <w:tc>
          <w:tcPr>
            <w:tcW w:w="72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  <w:r w:rsidRPr="00BF0AD4">
              <w:rPr>
                <w:sz w:val="20"/>
              </w:rPr>
              <w:t>73,0</w:t>
            </w:r>
          </w:p>
        </w:tc>
        <w:tc>
          <w:tcPr>
            <w:tcW w:w="108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73586A" w:rsidRPr="00BF0AD4" w:rsidRDefault="0073586A" w:rsidP="00EE7D5B">
            <w:pPr>
              <w:pStyle w:val="FootnoteText"/>
            </w:pPr>
            <w:r w:rsidRPr="00BF0AD4">
              <w:t>определяется по информации, представленной Департаментом общественных и внешних связей Ханты-Мансийского автономного округа – Югры, на основании результатов социологического исследования «О состоянии межнациональных и межконфессиональных отношений в Ханты-Мансийском автономном округе – Югре</w:t>
            </w:r>
          </w:p>
          <w:p w:rsidR="0073586A" w:rsidRPr="00BF0AD4" w:rsidRDefault="0073586A" w:rsidP="00EE7D5B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</w:p>
        </w:tc>
      </w:tr>
      <w:tr w:rsidR="0073586A" w:rsidRPr="00BF0AD4" w:rsidTr="00EE7D5B">
        <w:tc>
          <w:tcPr>
            <w:tcW w:w="72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  <w:r w:rsidRPr="00BF0AD4">
              <w:rPr>
                <w:sz w:val="20"/>
              </w:rPr>
              <w:t>2</w:t>
            </w:r>
          </w:p>
        </w:tc>
        <w:tc>
          <w:tcPr>
            <w:tcW w:w="2700" w:type="dxa"/>
          </w:tcPr>
          <w:p w:rsidR="0073586A" w:rsidRPr="00BF0AD4" w:rsidRDefault="0073586A" w:rsidP="00EE7D5B">
            <w:pPr>
              <w:spacing w:line="20" w:lineRule="atLeast"/>
              <w:jc w:val="both"/>
              <w:rPr>
                <w:sz w:val="20"/>
              </w:rPr>
            </w:pPr>
            <w:r w:rsidRPr="00BF0AD4">
              <w:rPr>
                <w:sz w:val="20"/>
              </w:rPr>
              <w:t>Численность участников мероприятий, направленных на этнокультурное развитие народов России, проживающих в муниципальном образовании городской округ город Пыть-Ях, тыс. человек</w:t>
            </w:r>
          </w:p>
        </w:tc>
        <w:tc>
          <w:tcPr>
            <w:tcW w:w="72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  <w:r w:rsidRPr="00BF0AD4">
              <w:rPr>
                <w:sz w:val="20"/>
              </w:rPr>
              <w:t>10,3</w:t>
            </w:r>
          </w:p>
        </w:tc>
        <w:tc>
          <w:tcPr>
            <w:tcW w:w="108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  <w:r>
              <w:rPr>
                <w:sz w:val="20"/>
              </w:rPr>
              <w:t>18,6</w:t>
            </w:r>
          </w:p>
        </w:tc>
        <w:tc>
          <w:tcPr>
            <w:tcW w:w="72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252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</w:p>
        </w:tc>
      </w:tr>
      <w:tr w:rsidR="0073586A" w:rsidRPr="00BF0AD4" w:rsidTr="00EE7D5B">
        <w:trPr>
          <w:trHeight w:val="285"/>
        </w:trPr>
        <w:tc>
          <w:tcPr>
            <w:tcW w:w="72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  <w:r w:rsidRPr="00BF0AD4">
              <w:rPr>
                <w:sz w:val="20"/>
              </w:rPr>
              <w:t>3</w:t>
            </w:r>
          </w:p>
        </w:tc>
        <w:tc>
          <w:tcPr>
            <w:tcW w:w="2700" w:type="dxa"/>
          </w:tcPr>
          <w:p w:rsidR="0073586A" w:rsidRPr="00BF0AD4" w:rsidRDefault="0073586A" w:rsidP="00EE7D5B">
            <w:pPr>
              <w:spacing w:line="20" w:lineRule="atLeast"/>
              <w:jc w:val="both"/>
              <w:rPr>
                <w:sz w:val="20"/>
              </w:rPr>
            </w:pPr>
            <w:r w:rsidRPr="00BF0AD4">
              <w:rPr>
                <w:sz w:val="20"/>
              </w:rPr>
              <w:t>Количество участников мероприятий, направленных на укрепление общероссийского гражданского единства, тыс. человек</w:t>
            </w:r>
          </w:p>
        </w:tc>
        <w:tc>
          <w:tcPr>
            <w:tcW w:w="72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  <w:r w:rsidRPr="00BF0AD4">
              <w:rPr>
                <w:sz w:val="20"/>
              </w:rPr>
              <w:t>65,1</w:t>
            </w:r>
          </w:p>
        </w:tc>
        <w:tc>
          <w:tcPr>
            <w:tcW w:w="108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  <w:r>
              <w:rPr>
                <w:sz w:val="20"/>
              </w:rPr>
              <w:t>7,25</w:t>
            </w:r>
          </w:p>
        </w:tc>
        <w:tc>
          <w:tcPr>
            <w:tcW w:w="72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  <w:r>
              <w:rPr>
                <w:sz w:val="20"/>
              </w:rPr>
              <w:t>11,1</w:t>
            </w:r>
          </w:p>
        </w:tc>
        <w:tc>
          <w:tcPr>
            <w:tcW w:w="252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</w:tcPr>
          <w:p w:rsidR="0073586A" w:rsidRPr="00BF0AD4" w:rsidRDefault="0073586A" w:rsidP="00EE7D5B">
            <w:pPr>
              <w:jc w:val="both"/>
              <w:rPr>
                <w:sz w:val="20"/>
              </w:rPr>
            </w:pPr>
          </w:p>
        </w:tc>
      </w:tr>
      <w:tr w:rsidR="0073586A" w:rsidRPr="00BF0AD4" w:rsidTr="00EE7D5B">
        <w:tc>
          <w:tcPr>
            <w:tcW w:w="3420" w:type="dxa"/>
            <w:gridSpan w:val="2"/>
          </w:tcPr>
          <w:p w:rsidR="0073586A" w:rsidRPr="00BF0AD4" w:rsidRDefault="0073586A" w:rsidP="00EE7D5B">
            <w:pPr>
              <w:rPr>
                <w:sz w:val="20"/>
              </w:rPr>
            </w:pPr>
            <w:r w:rsidRPr="00BF0AD4">
              <w:rPr>
                <w:sz w:val="20"/>
              </w:rPr>
              <w:t>Средний процент достижения показателей</w:t>
            </w:r>
          </w:p>
        </w:tc>
        <w:tc>
          <w:tcPr>
            <w:tcW w:w="720" w:type="dxa"/>
          </w:tcPr>
          <w:p w:rsidR="0073586A" w:rsidRPr="00BF0AD4" w:rsidRDefault="0073586A" w:rsidP="00EE7D5B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73586A" w:rsidRPr="00BF0AD4" w:rsidRDefault="0073586A" w:rsidP="00EE7D5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3586A" w:rsidRPr="00BF0AD4" w:rsidRDefault="0073586A" w:rsidP="00EE7D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2520" w:type="dxa"/>
          </w:tcPr>
          <w:p w:rsidR="0073586A" w:rsidRPr="00BF0AD4" w:rsidRDefault="0073586A" w:rsidP="00EE7D5B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73586A" w:rsidRPr="00BF0AD4" w:rsidRDefault="0073586A" w:rsidP="00EE7D5B">
            <w:pPr>
              <w:rPr>
                <w:sz w:val="20"/>
              </w:rPr>
            </w:pPr>
          </w:p>
        </w:tc>
      </w:tr>
    </w:tbl>
    <w:p w:rsidR="0073586A" w:rsidRDefault="0073586A" w:rsidP="002E61BF">
      <w:pPr>
        <w:jc w:val="both"/>
        <w:rPr>
          <w:sz w:val="20"/>
        </w:rPr>
      </w:pPr>
      <w:r w:rsidRPr="00D2005D">
        <w:rPr>
          <w:sz w:val="20"/>
        </w:rPr>
        <w:t>* - показатель рассчитывается по итогам года.</w:t>
      </w:r>
    </w:p>
    <w:p w:rsidR="0073586A" w:rsidRPr="00D2005D" w:rsidRDefault="0073586A" w:rsidP="002E61BF">
      <w:pPr>
        <w:jc w:val="both"/>
        <w:rPr>
          <w:sz w:val="20"/>
        </w:rPr>
      </w:pPr>
      <w:r>
        <w:rPr>
          <w:sz w:val="20"/>
        </w:rPr>
        <w:t>** обратный показатель</w:t>
      </w:r>
    </w:p>
    <w:p w:rsidR="0073586A" w:rsidRPr="00783428" w:rsidRDefault="0073586A" w:rsidP="002E61BF">
      <w:pPr>
        <w:jc w:val="both"/>
        <w:rPr>
          <w:sz w:val="26"/>
          <w:szCs w:val="26"/>
        </w:rPr>
      </w:pPr>
    </w:p>
    <w:p w:rsidR="0073586A" w:rsidRPr="00783428" w:rsidRDefault="0073586A" w:rsidP="002E61BF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>Руководитель</w:t>
      </w:r>
      <w:r w:rsidRPr="00783428">
        <w:rPr>
          <w:bCs/>
          <w:sz w:val="26"/>
          <w:szCs w:val="26"/>
        </w:rPr>
        <w:t>:</w:t>
      </w:r>
      <w:r>
        <w:rPr>
          <w:bCs/>
          <w:sz w:val="26"/>
          <w:szCs w:val="26"/>
        </w:rPr>
        <w:t xml:space="preserve"> Булыгина Е.В. </w:t>
      </w:r>
      <w:r w:rsidRPr="00783428">
        <w:rPr>
          <w:bCs/>
          <w:sz w:val="26"/>
          <w:szCs w:val="26"/>
        </w:rPr>
        <w:t xml:space="preserve">         __________________</w:t>
      </w:r>
    </w:p>
    <w:p w:rsidR="0073586A" w:rsidRDefault="0073586A" w:rsidP="00EE0234">
      <w:pPr>
        <w:pStyle w:val="ConsPlusTitle"/>
        <w:widowControl/>
        <w:suppressAutoHyphens/>
        <w:jc w:val="right"/>
        <w:rPr>
          <w:rFonts w:ascii="Times New Roman" w:hAnsi="Times New Roman"/>
          <w:b w:val="0"/>
          <w:sz w:val="28"/>
          <w:szCs w:val="28"/>
        </w:rPr>
      </w:pPr>
    </w:p>
    <w:sectPr w:rsidR="0073586A" w:rsidSect="001A3917">
      <w:headerReference w:type="default" r:id="rId11"/>
      <w:pgSz w:w="16838" w:h="11906" w:orient="landscape"/>
      <w:pgMar w:top="850" w:right="709" w:bottom="127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86A" w:rsidRDefault="0073586A" w:rsidP="00BE1810">
      <w:r>
        <w:separator/>
      </w:r>
    </w:p>
  </w:endnote>
  <w:endnote w:type="continuationSeparator" w:id="0">
    <w:p w:rsidR="0073586A" w:rsidRDefault="0073586A" w:rsidP="00BE1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86A" w:rsidRDefault="0073586A" w:rsidP="00BE1810">
      <w:r>
        <w:separator/>
      </w:r>
    </w:p>
  </w:footnote>
  <w:footnote w:type="continuationSeparator" w:id="0">
    <w:p w:rsidR="0073586A" w:rsidRDefault="0073586A" w:rsidP="00BE1810">
      <w:r>
        <w:continuationSeparator/>
      </w:r>
    </w:p>
  </w:footnote>
  <w:footnote w:id="1">
    <w:p w:rsidR="0073586A" w:rsidRDefault="0073586A" w:rsidP="008A485D">
      <w:pPr>
        <w:pStyle w:val="FootnoteText"/>
      </w:pPr>
      <w:r>
        <w:rPr>
          <w:rStyle w:val="EndnoteReference"/>
        </w:rPr>
        <w:footnoteRef/>
      </w:r>
      <w:r>
        <w:t xml:space="preserve"> В качестве лиц, формирующих экспертное мнение, могут привлекаться муниципальные служащие, научные работники, представители органов внутренних дел, некоммерческих организаций, религиозных организаций, средств массовой информации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86A" w:rsidRDefault="0073586A">
    <w:pPr>
      <w:pStyle w:val="Header"/>
      <w:jc w:val="center"/>
    </w:pPr>
    <w:fldSimple w:instr=" PAGE   \* MERGEFORMAT ">
      <w:r>
        <w:rPr>
          <w:noProof/>
        </w:rPr>
        <w:t>16</w:t>
      </w:r>
    </w:fldSimple>
  </w:p>
  <w:p w:rsidR="0073586A" w:rsidRDefault="0073586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7635"/>
    <w:multiLevelType w:val="hybridMultilevel"/>
    <w:tmpl w:val="78283904"/>
    <w:lvl w:ilvl="0" w:tplc="B7105022">
      <w:start w:val="1"/>
      <w:numFmt w:val="upperRoman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DA4E5F"/>
    <w:multiLevelType w:val="hybridMultilevel"/>
    <w:tmpl w:val="F2D468CE"/>
    <w:lvl w:ilvl="0" w:tplc="E3025546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A195ECA"/>
    <w:multiLevelType w:val="hybridMultilevel"/>
    <w:tmpl w:val="508ED4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BB7377"/>
    <w:multiLevelType w:val="hybridMultilevel"/>
    <w:tmpl w:val="AE50AAA8"/>
    <w:lvl w:ilvl="0" w:tplc="B7105022">
      <w:start w:val="1"/>
      <w:numFmt w:val="upperRoman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53129E"/>
    <w:multiLevelType w:val="hybridMultilevel"/>
    <w:tmpl w:val="FA1C9F0E"/>
    <w:lvl w:ilvl="0" w:tplc="3A74CDC2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5">
    <w:nsid w:val="223E6FB3"/>
    <w:multiLevelType w:val="hybridMultilevel"/>
    <w:tmpl w:val="1DD611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31C6397"/>
    <w:multiLevelType w:val="hybridMultilevel"/>
    <w:tmpl w:val="1DD611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927767"/>
    <w:multiLevelType w:val="hybridMultilevel"/>
    <w:tmpl w:val="AE50AAA8"/>
    <w:lvl w:ilvl="0" w:tplc="B7105022">
      <w:start w:val="1"/>
      <w:numFmt w:val="upperRoman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1FE5C4E"/>
    <w:multiLevelType w:val="hybridMultilevel"/>
    <w:tmpl w:val="300CBF68"/>
    <w:lvl w:ilvl="0" w:tplc="3A74CDC2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9">
    <w:nsid w:val="428D545D"/>
    <w:multiLevelType w:val="hybridMultilevel"/>
    <w:tmpl w:val="876847A0"/>
    <w:lvl w:ilvl="0" w:tplc="B7105022">
      <w:start w:val="1"/>
      <w:numFmt w:val="upperRoman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72D519C"/>
    <w:multiLevelType w:val="hybridMultilevel"/>
    <w:tmpl w:val="02E219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C978CF"/>
    <w:multiLevelType w:val="hybridMultilevel"/>
    <w:tmpl w:val="62EC51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1"/>
  </w:num>
  <w:num w:numId="5">
    <w:abstractNumId w:val="10"/>
  </w:num>
  <w:num w:numId="6">
    <w:abstractNumId w:val="8"/>
  </w:num>
  <w:num w:numId="7">
    <w:abstractNumId w:val="7"/>
  </w:num>
  <w:num w:numId="8">
    <w:abstractNumId w:val="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0D19"/>
    <w:rsid w:val="00002C6F"/>
    <w:rsid w:val="00003F4E"/>
    <w:rsid w:val="00004D41"/>
    <w:rsid w:val="0000655E"/>
    <w:rsid w:val="00007AB3"/>
    <w:rsid w:val="00011841"/>
    <w:rsid w:val="00012C4D"/>
    <w:rsid w:val="00014497"/>
    <w:rsid w:val="00017665"/>
    <w:rsid w:val="00020CAA"/>
    <w:rsid w:val="00021198"/>
    <w:rsid w:val="00022B66"/>
    <w:rsid w:val="00024394"/>
    <w:rsid w:val="00027C47"/>
    <w:rsid w:val="00030F24"/>
    <w:rsid w:val="0003339B"/>
    <w:rsid w:val="000340F6"/>
    <w:rsid w:val="000423BF"/>
    <w:rsid w:val="00045565"/>
    <w:rsid w:val="0006186B"/>
    <w:rsid w:val="00061C6C"/>
    <w:rsid w:val="00062443"/>
    <w:rsid w:val="0007633F"/>
    <w:rsid w:val="000776D4"/>
    <w:rsid w:val="00081738"/>
    <w:rsid w:val="00083F79"/>
    <w:rsid w:val="000877F7"/>
    <w:rsid w:val="00090231"/>
    <w:rsid w:val="00097CB2"/>
    <w:rsid w:val="000A2077"/>
    <w:rsid w:val="000A7C9C"/>
    <w:rsid w:val="000B3DEB"/>
    <w:rsid w:val="000B6190"/>
    <w:rsid w:val="000B664B"/>
    <w:rsid w:val="000C1C8D"/>
    <w:rsid w:val="000C3558"/>
    <w:rsid w:val="000E287C"/>
    <w:rsid w:val="000E6BCC"/>
    <w:rsid w:val="000F082A"/>
    <w:rsid w:val="00111DAA"/>
    <w:rsid w:val="00111E47"/>
    <w:rsid w:val="00113307"/>
    <w:rsid w:val="00123157"/>
    <w:rsid w:val="0012518A"/>
    <w:rsid w:val="00144115"/>
    <w:rsid w:val="00163685"/>
    <w:rsid w:val="00163700"/>
    <w:rsid w:val="00163E0B"/>
    <w:rsid w:val="0016528B"/>
    <w:rsid w:val="001712DD"/>
    <w:rsid w:val="001755C4"/>
    <w:rsid w:val="001804ED"/>
    <w:rsid w:val="001822F3"/>
    <w:rsid w:val="001840A9"/>
    <w:rsid w:val="001A3917"/>
    <w:rsid w:val="001B16FD"/>
    <w:rsid w:val="001B4A1F"/>
    <w:rsid w:val="001B7FF1"/>
    <w:rsid w:val="001C1E45"/>
    <w:rsid w:val="001C3E0E"/>
    <w:rsid w:val="001D0D54"/>
    <w:rsid w:val="001D5CA6"/>
    <w:rsid w:val="001D610E"/>
    <w:rsid w:val="001D6970"/>
    <w:rsid w:val="001E1931"/>
    <w:rsid w:val="001E66CF"/>
    <w:rsid w:val="001F1019"/>
    <w:rsid w:val="001F209C"/>
    <w:rsid w:val="001F21BD"/>
    <w:rsid w:val="001F337E"/>
    <w:rsid w:val="001F7E77"/>
    <w:rsid w:val="00206ECF"/>
    <w:rsid w:val="00213A2D"/>
    <w:rsid w:val="0021642D"/>
    <w:rsid w:val="00227B93"/>
    <w:rsid w:val="002347A9"/>
    <w:rsid w:val="00236189"/>
    <w:rsid w:val="002410C2"/>
    <w:rsid w:val="00242020"/>
    <w:rsid w:val="002642C2"/>
    <w:rsid w:val="00270E75"/>
    <w:rsid w:val="0027179E"/>
    <w:rsid w:val="00281696"/>
    <w:rsid w:val="002829FA"/>
    <w:rsid w:val="00282D5E"/>
    <w:rsid w:val="0028520B"/>
    <w:rsid w:val="00285687"/>
    <w:rsid w:val="002A127C"/>
    <w:rsid w:val="002A1829"/>
    <w:rsid w:val="002A291E"/>
    <w:rsid w:val="002A78EB"/>
    <w:rsid w:val="002B3163"/>
    <w:rsid w:val="002B50AF"/>
    <w:rsid w:val="002B5590"/>
    <w:rsid w:val="002C638F"/>
    <w:rsid w:val="002C76BD"/>
    <w:rsid w:val="002C7A97"/>
    <w:rsid w:val="002D2D4C"/>
    <w:rsid w:val="002E61BF"/>
    <w:rsid w:val="002F37C5"/>
    <w:rsid w:val="002F3AD5"/>
    <w:rsid w:val="002F5573"/>
    <w:rsid w:val="00302054"/>
    <w:rsid w:val="0031342E"/>
    <w:rsid w:val="00320A34"/>
    <w:rsid w:val="00325A3C"/>
    <w:rsid w:val="00333B76"/>
    <w:rsid w:val="003373B9"/>
    <w:rsid w:val="003400B4"/>
    <w:rsid w:val="00360611"/>
    <w:rsid w:val="00361F21"/>
    <w:rsid w:val="00364E7E"/>
    <w:rsid w:val="003675EE"/>
    <w:rsid w:val="00376922"/>
    <w:rsid w:val="00382E90"/>
    <w:rsid w:val="003869F8"/>
    <w:rsid w:val="003A31CB"/>
    <w:rsid w:val="003A6276"/>
    <w:rsid w:val="003A6E7A"/>
    <w:rsid w:val="003A71F8"/>
    <w:rsid w:val="003B28DB"/>
    <w:rsid w:val="003D7A86"/>
    <w:rsid w:val="003D7D10"/>
    <w:rsid w:val="003E074D"/>
    <w:rsid w:val="003E0AA9"/>
    <w:rsid w:val="003F605B"/>
    <w:rsid w:val="004017E2"/>
    <w:rsid w:val="00402092"/>
    <w:rsid w:val="004024F4"/>
    <w:rsid w:val="00404D4E"/>
    <w:rsid w:val="0041287D"/>
    <w:rsid w:val="004144A4"/>
    <w:rsid w:val="004154CB"/>
    <w:rsid w:val="00420335"/>
    <w:rsid w:val="0042745B"/>
    <w:rsid w:val="00433B2F"/>
    <w:rsid w:val="00434A13"/>
    <w:rsid w:val="00436AC4"/>
    <w:rsid w:val="00447E17"/>
    <w:rsid w:val="004579F9"/>
    <w:rsid w:val="00462BE0"/>
    <w:rsid w:val="0047584E"/>
    <w:rsid w:val="004831E5"/>
    <w:rsid w:val="00486B60"/>
    <w:rsid w:val="0049032C"/>
    <w:rsid w:val="00490E77"/>
    <w:rsid w:val="004A54D2"/>
    <w:rsid w:val="004A759C"/>
    <w:rsid w:val="004B39AE"/>
    <w:rsid w:val="004B5118"/>
    <w:rsid w:val="004C4AFA"/>
    <w:rsid w:val="004C65B0"/>
    <w:rsid w:val="004D6637"/>
    <w:rsid w:val="004E37DB"/>
    <w:rsid w:val="004F2B22"/>
    <w:rsid w:val="004F3D42"/>
    <w:rsid w:val="00503912"/>
    <w:rsid w:val="00503E54"/>
    <w:rsid w:val="0051108F"/>
    <w:rsid w:val="005167F4"/>
    <w:rsid w:val="005173DF"/>
    <w:rsid w:val="00520731"/>
    <w:rsid w:val="00521105"/>
    <w:rsid w:val="00522318"/>
    <w:rsid w:val="00527709"/>
    <w:rsid w:val="00530DD4"/>
    <w:rsid w:val="0053649D"/>
    <w:rsid w:val="00541DD0"/>
    <w:rsid w:val="0054582B"/>
    <w:rsid w:val="005507B5"/>
    <w:rsid w:val="00552359"/>
    <w:rsid w:val="00554975"/>
    <w:rsid w:val="00555906"/>
    <w:rsid w:val="005710C5"/>
    <w:rsid w:val="00575E83"/>
    <w:rsid w:val="00592075"/>
    <w:rsid w:val="005920E3"/>
    <w:rsid w:val="005954D3"/>
    <w:rsid w:val="005955F4"/>
    <w:rsid w:val="005978C5"/>
    <w:rsid w:val="005A043D"/>
    <w:rsid w:val="005A4D0E"/>
    <w:rsid w:val="005E1B38"/>
    <w:rsid w:val="005E2250"/>
    <w:rsid w:val="005E3BDF"/>
    <w:rsid w:val="005E3E9C"/>
    <w:rsid w:val="005F51D6"/>
    <w:rsid w:val="00600152"/>
    <w:rsid w:val="00600766"/>
    <w:rsid w:val="006024FC"/>
    <w:rsid w:val="006050B6"/>
    <w:rsid w:val="006125A4"/>
    <w:rsid w:val="00617AE6"/>
    <w:rsid w:val="0062120B"/>
    <w:rsid w:val="00626623"/>
    <w:rsid w:val="006269F0"/>
    <w:rsid w:val="00627C33"/>
    <w:rsid w:val="00633E39"/>
    <w:rsid w:val="0064307D"/>
    <w:rsid w:val="006441CA"/>
    <w:rsid w:val="00646143"/>
    <w:rsid w:val="00650D24"/>
    <w:rsid w:val="0065380B"/>
    <w:rsid w:val="006628DD"/>
    <w:rsid w:val="00665011"/>
    <w:rsid w:val="00665AAB"/>
    <w:rsid w:val="00671016"/>
    <w:rsid w:val="00680952"/>
    <w:rsid w:val="00683E40"/>
    <w:rsid w:val="00693C21"/>
    <w:rsid w:val="00695235"/>
    <w:rsid w:val="00695AB2"/>
    <w:rsid w:val="00697D3A"/>
    <w:rsid w:val="00697F7A"/>
    <w:rsid w:val="006A58F9"/>
    <w:rsid w:val="006B6C6D"/>
    <w:rsid w:val="006B761D"/>
    <w:rsid w:val="006C1F03"/>
    <w:rsid w:val="006C2A5C"/>
    <w:rsid w:val="006C332B"/>
    <w:rsid w:val="006D7C5E"/>
    <w:rsid w:val="006E04AD"/>
    <w:rsid w:val="006F0A85"/>
    <w:rsid w:val="006F0C47"/>
    <w:rsid w:val="006F50EF"/>
    <w:rsid w:val="006F65C3"/>
    <w:rsid w:val="006F6D1C"/>
    <w:rsid w:val="006F7A30"/>
    <w:rsid w:val="00702EDE"/>
    <w:rsid w:val="00711852"/>
    <w:rsid w:val="00716E3F"/>
    <w:rsid w:val="00717C71"/>
    <w:rsid w:val="007259F4"/>
    <w:rsid w:val="00734476"/>
    <w:rsid w:val="0073586A"/>
    <w:rsid w:val="007366D3"/>
    <w:rsid w:val="00741DD0"/>
    <w:rsid w:val="007474F2"/>
    <w:rsid w:val="00750503"/>
    <w:rsid w:val="007529B4"/>
    <w:rsid w:val="00753883"/>
    <w:rsid w:val="007539FC"/>
    <w:rsid w:val="00755CDC"/>
    <w:rsid w:val="00764003"/>
    <w:rsid w:val="007672D9"/>
    <w:rsid w:val="00774B76"/>
    <w:rsid w:val="00781B84"/>
    <w:rsid w:val="00783428"/>
    <w:rsid w:val="00786E16"/>
    <w:rsid w:val="007A0821"/>
    <w:rsid w:val="007A5236"/>
    <w:rsid w:val="007B23AD"/>
    <w:rsid w:val="007C6D92"/>
    <w:rsid w:val="007E027B"/>
    <w:rsid w:val="007E13BD"/>
    <w:rsid w:val="007E4C33"/>
    <w:rsid w:val="007E70AF"/>
    <w:rsid w:val="007F5F42"/>
    <w:rsid w:val="007F6A89"/>
    <w:rsid w:val="00801DF9"/>
    <w:rsid w:val="00803338"/>
    <w:rsid w:val="00805B1F"/>
    <w:rsid w:val="00814718"/>
    <w:rsid w:val="0081600F"/>
    <w:rsid w:val="00822C45"/>
    <w:rsid w:val="008317F2"/>
    <w:rsid w:val="0084083D"/>
    <w:rsid w:val="00841A3A"/>
    <w:rsid w:val="00842445"/>
    <w:rsid w:val="00851DC2"/>
    <w:rsid w:val="00854463"/>
    <w:rsid w:val="008567D7"/>
    <w:rsid w:val="008571E4"/>
    <w:rsid w:val="008635B0"/>
    <w:rsid w:val="008650A0"/>
    <w:rsid w:val="00866219"/>
    <w:rsid w:val="00870DC2"/>
    <w:rsid w:val="0087589C"/>
    <w:rsid w:val="008848B4"/>
    <w:rsid w:val="00884DAF"/>
    <w:rsid w:val="0089004C"/>
    <w:rsid w:val="0089135C"/>
    <w:rsid w:val="00897308"/>
    <w:rsid w:val="008A1E70"/>
    <w:rsid w:val="008A2DC0"/>
    <w:rsid w:val="008A485D"/>
    <w:rsid w:val="008B07DA"/>
    <w:rsid w:val="008C2D6B"/>
    <w:rsid w:val="008C45B0"/>
    <w:rsid w:val="008C4E8D"/>
    <w:rsid w:val="008D29BC"/>
    <w:rsid w:val="008D538C"/>
    <w:rsid w:val="008E03B1"/>
    <w:rsid w:val="008E0407"/>
    <w:rsid w:val="008E2C7D"/>
    <w:rsid w:val="008E491E"/>
    <w:rsid w:val="008F2708"/>
    <w:rsid w:val="008F5BBF"/>
    <w:rsid w:val="008F7989"/>
    <w:rsid w:val="009121D0"/>
    <w:rsid w:val="0092529E"/>
    <w:rsid w:val="00931962"/>
    <w:rsid w:val="00931E53"/>
    <w:rsid w:val="00936493"/>
    <w:rsid w:val="009451AF"/>
    <w:rsid w:val="009455C0"/>
    <w:rsid w:val="009566C0"/>
    <w:rsid w:val="00957242"/>
    <w:rsid w:val="00961BEB"/>
    <w:rsid w:val="00964679"/>
    <w:rsid w:val="00964FF5"/>
    <w:rsid w:val="00971C6B"/>
    <w:rsid w:val="00972C11"/>
    <w:rsid w:val="00974ACD"/>
    <w:rsid w:val="00975FAB"/>
    <w:rsid w:val="00980F26"/>
    <w:rsid w:val="00982882"/>
    <w:rsid w:val="0099388E"/>
    <w:rsid w:val="009A0539"/>
    <w:rsid w:val="009B7C08"/>
    <w:rsid w:val="009C5028"/>
    <w:rsid w:val="009D27A9"/>
    <w:rsid w:val="009E2A74"/>
    <w:rsid w:val="009E5904"/>
    <w:rsid w:val="009E6DCC"/>
    <w:rsid w:val="009E70EE"/>
    <w:rsid w:val="009E76EE"/>
    <w:rsid w:val="009F582E"/>
    <w:rsid w:val="00A011A5"/>
    <w:rsid w:val="00A012D6"/>
    <w:rsid w:val="00A05EF5"/>
    <w:rsid w:val="00A07AA7"/>
    <w:rsid w:val="00A12070"/>
    <w:rsid w:val="00A1359E"/>
    <w:rsid w:val="00A241D6"/>
    <w:rsid w:val="00A244A6"/>
    <w:rsid w:val="00A2473A"/>
    <w:rsid w:val="00A24970"/>
    <w:rsid w:val="00A24BFC"/>
    <w:rsid w:val="00A25BD1"/>
    <w:rsid w:val="00A454B4"/>
    <w:rsid w:val="00A46C33"/>
    <w:rsid w:val="00A47AC7"/>
    <w:rsid w:val="00A47CB8"/>
    <w:rsid w:val="00A54D9C"/>
    <w:rsid w:val="00A55634"/>
    <w:rsid w:val="00A611F6"/>
    <w:rsid w:val="00A62513"/>
    <w:rsid w:val="00A7685F"/>
    <w:rsid w:val="00A81227"/>
    <w:rsid w:val="00A81555"/>
    <w:rsid w:val="00A82435"/>
    <w:rsid w:val="00A83AC7"/>
    <w:rsid w:val="00A9118D"/>
    <w:rsid w:val="00A94F73"/>
    <w:rsid w:val="00A96459"/>
    <w:rsid w:val="00A978D5"/>
    <w:rsid w:val="00A97DBD"/>
    <w:rsid w:val="00AA1593"/>
    <w:rsid w:val="00AA677A"/>
    <w:rsid w:val="00AB0BE1"/>
    <w:rsid w:val="00AB5295"/>
    <w:rsid w:val="00AB7BEA"/>
    <w:rsid w:val="00AC1E84"/>
    <w:rsid w:val="00AD23AD"/>
    <w:rsid w:val="00AD4916"/>
    <w:rsid w:val="00AD4CAD"/>
    <w:rsid w:val="00AD5C5D"/>
    <w:rsid w:val="00AD6D11"/>
    <w:rsid w:val="00AD6F21"/>
    <w:rsid w:val="00AE18A5"/>
    <w:rsid w:val="00AE20FE"/>
    <w:rsid w:val="00B00AC1"/>
    <w:rsid w:val="00B03442"/>
    <w:rsid w:val="00B047B1"/>
    <w:rsid w:val="00B067A9"/>
    <w:rsid w:val="00B110A9"/>
    <w:rsid w:val="00B117D6"/>
    <w:rsid w:val="00B144E1"/>
    <w:rsid w:val="00B145C1"/>
    <w:rsid w:val="00B22291"/>
    <w:rsid w:val="00B248D8"/>
    <w:rsid w:val="00B25AC6"/>
    <w:rsid w:val="00B31721"/>
    <w:rsid w:val="00B32937"/>
    <w:rsid w:val="00B334BE"/>
    <w:rsid w:val="00B35BDA"/>
    <w:rsid w:val="00B375D5"/>
    <w:rsid w:val="00B440B5"/>
    <w:rsid w:val="00B45EE4"/>
    <w:rsid w:val="00B5182F"/>
    <w:rsid w:val="00B60BE3"/>
    <w:rsid w:val="00B60DA9"/>
    <w:rsid w:val="00B6266D"/>
    <w:rsid w:val="00B63145"/>
    <w:rsid w:val="00B764DD"/>
    <w:rsid w:val="00B76AB6"/>
    <w:rsid w:val="00B77C26"/>
    <w:rsid w:val="00B831E7"/>
    <w:rsid w:val="00B8439E"/>
    <w:rsid w:val="00B94531"/>
    <w:rsid w:val="00BB6954"/>
    <w:rsid w:val="00BC0C91"/>
    <w:rsid w:val="00BD2428"/>
    <w:rsid w:val="00BD2FFA"/>
    <w:rsid w:val="00BD4BC4"/>
    <w:rsid w:val="00BD61B9"/>
    <w:rsid w:val="00BE1123"/>
    <w:rsid w:val="00BE1810"/>
    <w:rsid w:val="00BE48DF"/>
    <w:rsid w:val="00BF0AD4"/>
    <w:rsid w:val="00BF45BA"/>
    <w:rsid w:val="00C002D6"/>
    <w:rsid w:val="00C06242"/>
    <w:rsid w:val="00C06FB8"/>
    <w:rsid w:val="00C106F5"/>
    <w:rsid w:val="00C12F68"/>
    <w:rsid w:val="00C16137"/>
    <w:rsid w:val="00C225C8"/>
    <w:rsid w:val="00C269F7"/>
    <w:rsid w:val="00C32ED9"/>
    <w:rsid w:val="00C44B3D"/>
    <w:rsid w:val="00C55629"/>
    <w:rsid w:val="00C626DC"/>
    <w:rsid w:val="00C64EFA"/>
    <w:rsid w:val="00C757FD"/>
    <w:rsid w:val="00C76A95"/>
    <w:rsid w:val="00C81B16"/>
    <w:rsid w:val="00C84812"/>
    <w:rsid w:val="00C87BAF"/>
    <w:rsid w:val="00C93740"/>
    <w:rsid w:val="00C95AED"/>
    <w:rsid w:val="00CA6CDB"/>
    <w:rsid w:val="00CA7A75"/>
    <w:rsid w:val="00CB1B1D"/>
    <w:rsid w:val="00CB246D"/>
    <w:rsid w:val="00CB344C"/>
    <w:rsid w:val="00CB3D1E"/>
    <w:rsid w:val="00CB6C99"/>
    <w:rsid w:val="00CD6185"/>
    <w:rsid w:val="00CD7B6D"/>
    <w:rsid w:val="00CE46B3"/>
    <w:rsid w:val="00CE5D29"/>
    <w:rsid w:val="00CE7F0F"/>
    <w:rsid w:val="00D01C71"/>
    <w:rsid w:val="00D13252"/>
    <w:rsid w:val="00D13BB4"/>
    <w:rsid w:val="00D17B1C"/>
    <w:rsid w:val="00D2005D"/>
    <w:rsid w:val="00D317A5"/>
    <w:rsid w:val="00D352C0"/>
    <w:rsid w:val="00D37493"/>
    <w:rsid w:val="00D42C44"/>
    <w:rsid w:val="00D462C9"/>
    <w:rsid w:val="00D50D19"/>
    <w:rsid w:val="00D51656"/>
    <w:rsid w:val="00D5678F"/>
    <w:rsid w:val="00D6249A"/>
    <w:rsid w:val="00D65EB9"/>
    <w:rsid w:val="00D715D1"/>
    <w:rsid w:val="00D7685F"/>
    <w:rsid w:val="00D83F7B"/>
    <w:rsid w:val="00D861A7"/>
    <w:rsid w:val="00D869C5"/>
    <w:rsid w:val="00D92CC3"/>
    <w:rsid w:val="00DC5B75"/>
    <w:rsid w:val="00DC6DD4"/>
    <w:rsid w:val="00DD1C79"/>
    <w:rsid w:val="00DE1670"/>
    <w:rsid w:val="00DE2871"/>
    <w:rsid w:val="00DE43BA"/>
    <w:rsid w:val="00DE7027"/>
    <w:rsid w:val="00DF024B"/>
    <w:rsid w:val="00DF0435"/>
    <w:rsid w:val="00E03ABF"/>
    <w:rsid w:val="00E04BD4"/>
    <w:rsid w:val="00E11C61"/>
    <w:rsid w:val="00E14888"/>
    <w:rsid w:val="00E260DA"/>
    <w:rsid w:val="00E31F91"/>
    <w:rsid w:val="00E41E46"/>
    <w:rsid w:val="00E441AA"/>
    <w:rsid w:val="00E451FA"/>
    <w:rsid w:val="00E60F6A"/>
    <w:rsid w:val="00E70031"/>
    <w:rsid w:val="00E724E6"/>
    <w:rsid w:val="00E72D7A"/>
    <w:rsid w:val="00E766E6"/>
    <w:rsid w:val="00E82BD3"/>
    <w:rsid w:val="00E83272"/>
    <w:rsid w:val="00E92488"/>
    <w:rsid w:val="00E94A51"/>
    <w:rsid w:val="00E94A82"/>
    <w:rsid w:val="00EA3840"/>
    <w:rsid w:val="00EA3AAB"/>
    <w:rsid w:val="00EA451C"/>
    <w:rsid w:val="00EA524B"/>
    <w:rsid w:val="00EB593E"/>
    <w:rsid w:val="00EC239F"/>
    <w:rsid w:val="00EC5992"/>
    <w:rsid w:val="00EC614A"/>
    <w:rsid w:val="00ED5431"/>
    <w:rsid w:val="00EE0234"/>
    <w:rsid w:val="00EE2CEC"/>
    <w:rsid w:val="00EE3FF2"/>
    <w:rsid w:val="00EE7D5B"/>
    <w:rsid w:val="00EF6609"/>
    <w:rsid w:val="00F206F0"/>
    <w:rsid w:val="00F26D8B"/>
    <w:rsid w:val="00F3189D"/>
    <w:rsid w:val="00F43C26"/>
    <w:rsid w:val="00F45679"/>
    <w:rsid w:val="00F53DAF"/>
    <w:rsid w:val="00F544FE"/>
    <w:rsid w:val="00F5563F"/>
    <w:rsid w:val="00F71BD0"/>
    <w:rsid w:val="00F761CE"/>
    <w:rsid w:val="00F81CA0"/>
    <w:rsid w:val="00F9746C"/>
    <w:rsid w:val="00FA0A0E"/>
    <w:rsid w:val="00FB22C5"/>
    <w:rsid w:val="00FB4CD4"/>
    <w:rsid w:val="00FD0025"/>
    <w:rsid w:val="00FD0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D1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Normal"/>
    <w:next w:val="Normal"/>
    <w:link w:val="Heading1Char"/>
    <w:uiPriority w:val="99"/>
    <w:qFormat/>
    <w:locked/>
    <w:rsid w:val="008A485D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6"/>
      <w:szCs w:val="3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Заголов Char,Заголовок 1 Знак1 Char,Заголовок 1 Знак Знак Char,1 Char,h1 Char,app heading 1 Char,ITT t1 Char,II+ Char,I Char,H11 Char,H12 Char,H13 Char,H14 Char,H15 Char,H16 Char,H17 Char,H18 Char,H111 Char,H121 Char,H131 Char"/>
    <w:basedOn w:val="DefaultParagraphFont"/>
    <w:link w:val="Heading1"/>
    <w:uiPriority w:val="99"/>
    <w:locked/>
    <w:rsid w:val="008A485D"/>
    <w:rPr>
      <w:rFonts w:ascii="Arial" w:hAnsi="Arial" w:cs="Arial"/>
      <w:b/>
      <w:bCs/>
      <w:kern w:val="32"/>
      <w:sz w:val="36"/>
      <w:szCs w:val="36"/>
      <w:lang w:val="ru-RU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D50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0D19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A24BFC"/>
    <w:rPr>
      <w:rFonts w:ascii="Verdana" w:hAnsi="Verdana" w:cs="Times New Roman"/>
      <w:color w:val="0000FF"/>
      <w:u w:val="single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E181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E1810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BE181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E1810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65380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9004C"/>
    <w:pPr>
      <w:ind w:left="720"/>
      <w:contextualSpacing/>
    </w:pPr>
  </w:style>
  <w:style w:type="paragraph" w:customStyle="1" w:styleId="ConsPlusTitle">
    <w:name w:val="ConsPlusTitle"/>
    <w:uiPriority w:val="99"/>
    <w:rsid w:val="00842445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NoSpacing">
    <w:name w:val="No Spacing"/>
    <w:uiPriority w:val="99"/>
    <w:qFormat/>
    <w:rsid w:val="00206ECF"/>
    <w:pPr>
      <w:widowControl w:val="0"/>
      <w:jc w:val="both"/>
    </w:pPr>
    <w:rPr>
      <w:rFonts w:ascii="Times New Roman" w:hAnsi="Times New Roman" w:cs="Courier New"/>
      <w:color w:val="000000"/>
      <w:sz w:val="24"/>
      <w:szCs w:val="24"/>
    </w:rPr>
  </w:style>
  <w:style w:type="paragraph" w:customStyle="1" w:styleId="Style3">
    <w:name w:val="Style3"/>
    <w:basedOn w:val="Normal"/>
    <w:uiPriority w:val="99"/>
    <w:rsid w:val="00964FF5"/>
    <w:pPr>
      <w:widowControl w:val="0"/>
      <w:autoSpaceDE w:val="0"/>
      <w:autoSpaceDN w:val="0"/>
      <w:adjustRightInd w:val="0"/>
      <w:spacing w:line="318" w:lineRule="exact"/>
      <w:ind w:firstLine="710"/>
      <w:jc w:val="both"/>
    </w:pPr>
  </w:style>
  <w:style w:type="character" w:customStyle="1" w:styleId="FontStyle12">
    <w:name w:val="Font Style12"/>
    <w:uiPriority w:val="99"/>
    <w:rsid w:val="00964FF5"/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rsid w:val="00D861A7"/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D861A7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D861A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EE023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EE0234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EE0234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144115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uiPriority w:val="99"/>
    <w:rsid w:val="00144115"/>
    <w:pPr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144115"/>
    <w:rPr>
      <w:rFonts w:ascii="Arial" w:hAnsi="Arial"/>
      <w:sz w:val="22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144115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44115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PlusNonformat">
    <w:name w:val="ConsPlusNonformat"/>
    <w:uiPriority w:val="99"/>
    <w:rsid w:val="00870DC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Strong">
    <w:name w:val="Strong"/>
    <w:basedOn w:val="DefaultParagraphFont"/>
    <w:uiPriority w:val="99"/>
    <w:qFormat/>
    <w:locked/>
    <w:rsid w:val="008A485D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91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.gov86.org/news/346/_p14_aview_b701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dm.gov86.org/news/346/_p15_aview_b700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sdyushor.hmaoschool.ru/info/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ush-pyt-yah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17</Pages>
  <Words>4914</Words>
  <Characters>28013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письму от _________№________</dc:title>
  <dc:subject/>
  <dc:creator>OrgGuest</dc:creator>
  <cp:keywords/>
  <dc:description/>
  <cp:lastModifiedBy>DidikIV</cp:lastModifiedBy>
  <cp:revision>2</cp:revision>
  <cp:lastPrinted>2019-07-22T11:15:00Z</cp:lastPrinted>
  <dcterms:created xsi:type="dcterms:W3CDTF">2019-10-22T06:13:00Z</dcterms:created>
  <dcterms:modified xsi:type="dcterms:W3CDTF">2019-10-22T06:13:00Z</dcterms:modified>
</cp:coreProperties>
</file>